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620D" w:rsidRPr="0013620D" w:rsidRDefault="0013620D" w:rsidP="0013620D">
      <w:pPr>
        <w:tabs>
          <w:tab w:val="left" w:pos="1701"/>
          <w:tab w:val="right" w:pos="9639"/>
        </w:tabs>
        <w:spacing w:after="0"/>
        <w:textAlignment w:val="auto"/>
        <w:rPr>
          <w:rFonts w:ascii="Arial" w:eastAsia="맑은 고딕" w:hAnsi="Arial"/>
          <w:b/>
          <w:sz w:val="24"/>
          <w:lang w:eastAsia="ko-KR"/>
        </w:rPr>
      </w:pPr>
      <w:bookmarkStart w:id="0" w:name="_Toc20487245"/>
      <w:bookmarkStart w:id="1" w:name="_Toc29342540"/>
      <w:bookmarkStart w:id="2" w:name="_Toc29343679"/>
      <w:r w:rsidRPr="00872F25">
        <w:rPr>
          <w:rFonts w:ascii="Arial" w:hAnsi="Arial"/>
          <w:b/>
          <w:sz w:val="24"/>
          <w:lang w:eastAsia="zh-CN"/>
        </w:rPr>
        <w:t>3GPP TSG-RAN WG2 Meeting #109-e</w:t>
      </w:r>
      <w:r w:rsidRPr="00872F25">
        <w:rPr>
          <w:rFonts w:ascii="Arial" w:eastAsia="맑은 고딕" w:hAnsi="Arial"/>
          <w:b/>
          <w:sz w:val="24"/>
          <w:lang w:eastAsia="ko-KR"/>
        </w:rPr>
        <w:t xml:space="preserve">                                  R</w:t>
      </w:r>
      <w:r w:rsidRPr="00872F25">
        <w:rPr>
          <w:rFonts w:ascii="Arial" w:hAnsi="Arial"/>
          <w:b/>
          <w:sz w:val="24"/>
          <w:lang w:eastAsia="zh-CN"/>
        </w:rPr>
        <w:t>2-</w:t>
      </w:r>
      <w:r w:rsidR="00872F25" w:rsidRPr="00872F25">
        <w:rPr>
          <w:rFonts w:ascii="Arial" w:hAnsi="Arial"/>
          <w:b/>
          <w:sz w:val="24"/>
          <w:lang w:eastAsia="zh-CN"/>
        </w:rPr>
        <w:t>2001575</w:t>
      </w:r>
    </w:p>
    <w:p w:rsidR="0013620D" w:rsidRPr="0013620D" w:rsidRDefault="0013620D" w:rsidP="0013620D">
      <w:pPr>
        <w:widowControl w:val="0"/>
        <w:tabs>
          <w:tab w:val="right" w:pos="9639"/>
        </w:tabs>
        <w:spacing w:after="0"/>
        <w:rPr>
          <w:rFonts w:ascii="Arial" w:hAnsi="Arial"/>
          <w:b/>
          <w:sz w:val="24"/>
          <w:lang w:val="en-US" w:eastAsia="zh-CN"/>
        </w:rPr>
      </w:pPr>
      <w:r w:rsidRPr="0013620D">
        <w:rPr>
          <w:rFonts w:ascii="Arial" w:hAnsi="Arial"/>
          <w:b/>
          <w:sz w:val="24"/>
          <w:lang w:val="en-US" w:eastAsia="zh-CN"/>
        </w:rPr>
        <w:t>Athens, Greece, 24</w:t>
      </w:r>
      <w:r w:rsidRPr="0013620D">
        <w:rPr>
          <w:rFonts w:ascii="Arial" w:hAnsi="Arial"/>
          <w:b/>
          <w:sz w:val="24"/>
          <w:vertAlign w:val="superscript"/>
          <w:lang w:val="en-US" w:eastAsia="zh-CN"/>
        </w:rPr>
        <w:t>th</w:t>
      </w:r>
      <w:r w:rsidRPr="0013620D">
        <w:rPr>
          <w:rFonts w:ascii="Arial" w:hAnsi="Arial"/>
          <w:b/>
          <w:sz w:val="24"/>
          <w:lang w:val="en-US" w:eastAsia="zh-CN"/>
        </w:rPr>
        <w:t xml:space="preserve"> – 28</w:t>
      </w:r>
      <w:r w:rsidRPr="0013620D">
        <w:rPr>
          <w:rFonts w:ascii="Arial" w:hAnsi="Arial"/>
          <w:b/>
          <w:sz w:val="24"/>
          <w:vertAlign w:val="superscript"/>
          <w:lang w:val="en-US" w:eastAsia="zh-CN"/>
        </w:rPr>
        <w:t>th</w:t>
      </w:r>
      <w:r w:rsidRPr="0013620D">
        <w:rPr>
          <w:rFonts w:ascii="Arial" w:hAnsi="Arial"/>
          <w:b/>
          <w:sz w:val="24"/>
          <w:lang w:val="en-US" w:eastAsia="zh-CN"/>
        </w:rPr>
        <w:t xml:space="preserve"> February 2020</w:t>
      </w:r>
    </w:p>
    <w:p w:rsidR="0013620D" w:rsidRPr="0013620D" w:rsidRDefault="0013620D" w:rsidP="0013620D">
      <w:pPr>
        <w:tabs>
          <w:tab w:val="left" w:pos="1701"/>
          <w:tab w:val="right" w:pos="9639"/>
        </w:tabs>
        <w:spacing w:after="0"/>
        <w:jc w:val="both"/>
        <w:textAlignment w:val="auto"/>
        <w:rPr>
          <w:rFonts w:ascii="Arial" w:eastAsia="맑은 고딕" w:hAnsi="Arial"/>
          <w:b/>
          <w:sz w:val="24"/>
          <w:lang w:eastAsia="ko-KR"/>
        </w:rPr>
      </w:pPr>
      <w:r w:rsidRPr="0013620D">
        <w:rPr>
          <w:rFonts w:ascii="Arial" w:eastAsia="맑은 고딕" w:hAnsi="Arial"/>
          <w:b/>
          <w:sz w:val="24"/>
          <w:lang w:eastAsia="ko-KR"/>
        </w:rPr>
        <w:t xml:space="preserve">                                             </w:t>
      </w:r>
      <w:r w:rsidRPr="0013620D">
        <w:rPr>
          <w:rFonts w:ascii="Arial" w:hAnsi="Arial"/>
          <w:b/>
          <w:bCs/>
          <w:sz w:val="24"/>
          <w:lang w:eastAsia="zh-CN"/>
        </w:rPr>
        <w:tab/>
      </w:r>
    </w:p>
    <w:p w:rsidR="0013620D" w:rsidRPr="0013620D" w:rsidRDefault="0013620D" w:rsidP="0013620D">
      <w:pPr>
        <w:overflowPunct/>
        <w:autoSpaceDE/>
        <w:autoSpaceDN/>
        <w:adjustRightInd/>
        <w:spacing w:after="120"/>
        <w:ind w:left="1980" w:hanging="1980"/>
        <w:textAlignment w:val="auto"/>
        <w:rPr>
          <w:rFonts w:ascii="Arial" w:eastAsia="MS Mincho" w:hAnsi="Arial" w:cs="Arial"/>
          <w:b/>
          <w:bCs/>
          <w:sz w:val="24"/>
          <w:lang w:eastAsia="en-US"/>
        </w:rPr>
      </w:pPr>
      <w:r w:rsidRPr="0013620D">
        <w:rPr>
          <w:rFonts w:ascii="Arial" w:eastAsia="MS Mincho" w:hAnsi="Arial" w:cs="Arial"/>
          <w:b/>
          <w:bCs/>
          <w:sz w:val="24"/>
          <w:lang w:eastAsia="en-US"/>
        </w:rPr>
        <w:t>Agenda item:</w:t>
      </w:r>
      <w:r w:rsidRPr="0013620D">
        <w:rPr>
          <w:rFonts w:ascii="Arial" w:eastAsia="MS Mincho" w:hAnsi="Arial" w:cs="Arial"/>
          <w:b/>
          <w:bCs/>
          <w:sz w:val="24"/>
          <w:lang w:eastAsia="en-US"/>
        </w:rPr>
        <w:tab/>
        <w:t>6.20.1.1</w:t>
      </w:r>
    </w:p>
    <w:p w:rsidR="0013620D" w:rsidRPr="0013620D" w:rsidRDefault="0013620D" w:rsidP="0013620D">
      <w:pPr>
        <w:tabs>
          <w:tab w:val="left" w:pos="1985"/>
        </w:tabs>
        <w:ind w:left="1985" w:hanging="1985"/>
        <w:rPr>
          <w:rFonts w:ascii="Arial" w:hAnsi="Arial" w:cs="Arial"/>
          <w:b/>
          <w:bCs/>
          <w:sz w:val="24"/>
          <w:lang w:eastAsia="en-US"/>
        </w:rPr>
      </w:pPr>
      <w:r w:rsidRPr="0013620D">
        <w:rPr>
          <w:rFonts w:ascii="Arial" w:hAnsi="Arial" w:cs="Arial"/>
          <w:b/>
          <w:bCs/>
          <w:sz w:val="24"/>
          <w:lang w:eastAsia="en-US"/>
        </w:rPr>
        <w:t>Source:</w:t>
      </w:r>
      <w:r w:rsidRPr="0013620D">
        <w:rPr>
          <w:rFonts w:ascii="Arial" w:hAnsi="Arial" w:cs="Arial"/>
          <w:b/>
          <w:bCs/>
          <w:sz w:val="24"/>
          <w:lang w:eastAsia="en-US"/>
        </w:rPr>
        <w:tab/>
        <w:t>Samsung</w:t>
      </w:r>
      <w:bookmarkStart w:id="3" w:name="_GoBack"/>
      <w:bookmarkEnd w:id="3"/>
    </w:p>
    <w:p w:rsidR="0013620D" w:rsidRPr="0013620D" w:rsidRDefault="0013620D" w:rsidP="0013620D">
      <w:pPr>
        <w:ind w:left="1985" w:hanging="1985"/>
        <w:rPr>
          <w:rFonts w:ascii="Arial" w:hAnsi="Arial" w:cs="Arial"/>
          <w:b/>
          <w:bCs/>
          <w:sz w:val="24"/>
          <w:lang w:eastAsia="en-US"/>
        </w:rPr>
      </w:pPr>
      <w:r w:rsidRPr="0013620D">
        <w:rPr>
          <w:rFonts w:ascii="Arial" w:hAnsi="Arial" w:cs="Arial"/>
          <w:b/>
          <w:bCs/>
          <w:sz w:val="24"/>
          <w:lang w:eastAsia="en-US"/>
        </w:rPr>
        <w:t>Title:</w:t>
      </w:r>
      <w:r w:rsidRPr="0013620D">
        <w:rPr>
          <w:rFonts w:ascii="Arial" w:hAnsi="Arial" w:cs="Arial"/>
          <w:b/>
          <w:bCs/>
          <w:sz w:val="24"/>
          <w:lang w:eastAsia="en-US"/>
        </w:rPr>
        <w:tab/>
        <w:t xml:space="preserve">Further discussion on EN-DC cell reselection </w:t>
      </w:r>
    </w:p>
    <w:p w:rsidR="0013620D" w:rsidRPr="0013620D" w:rsidRDefault="0013620D" w:rsidP="0013620D">
      <w:pPr>
        <w:ind w:left="1980" w:hanging="1980"/>
        <w:rPr>
          <w:rFonts w:ascii="Arial" w:hAnsi="Arial" w:cs="Arial"/>
          <w:b/>
          <w:bCs/>
          <w:sz w:val="24"/>
          <w:lang w:eastAsia="en-US"/>
        </w:rPr>
      </w:pPr>
      <w:r w:rsidRPr="0013620D">
        <w:rPr>
          <w:rFonts w:ascii="Arial" w:hAnsi="Arial" w:cs="Arial"/>
          <w:b/>
          <w:bCs/>
          <w:sz w:val="24"/>
          <w:lang w:eastAsia="en-US"/>
        </w:rPr>
        <w:t>Document for:</w:t>
      </w:r>
      <w:r w:rsidRPr="0013620D">
        <w:rPr>
          <w:rFonts w:ascii="Arial" w:hAnsi="Arial" w:cs="Arial"/>
          <w:b/>
          <w:bCs/>
          <w:sz w:val="24"/>
          <w:lang w:eastAsia="en-US"/>
        </w:rPr>
        <w:tab/>
        <w:t>Discussion &amp; Decision</w:t>
      </w:r>
    </w:p>
    <w:p w:rsidR="0013620D" w:rsidRPr="0013620D" w:rsidRDefault="001E17FE" w:rsidP="0013620D">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Pr>
          <w:rFonts w:ascii="Arial" w:eastAsia="SimSun" w:hAnsi="Arial"/>
          <w:sz w:val="36"/>
          <w:lang w:val="en-US" w:eastAsia="en-US"/>
        </w:rPr>
        <w:t>1</w:t>
      </w:r>
      <w:r>
        <w:rPr>
          <w:rFonts w:ascii="Arial" w:eastAsia="SimSun" w:hAnsi="Arial"/>
          <w:sz w:val="36"/>
          <w:lang w:val="en-US" w:eastAsia="en-US"/>
        </w:rPr>
        <w:tab/>
      </w:r>
      <w:r w:rsidR="0013620D" w:rsidRPr="0013620D">
        <w:rPr>
          <w:rFonts w:ascii="Arial" w:eastAsia="SimSun" w:hAnsi="Arial"/>
          <w:sz w:val="36"/>
          <w:lang w:val="en-US" w:eastAsia="en-US"/>
        </w:rPr>
        <w:t>Introduction</w:t>
      </w:r>
    </w:p>
    <w:p w:rsidR="0013620D" w:rsidRPr="0013620D" w:rsidRDefault="007F7A03" w:rsidP="0013620D">
      <w:pPr>
        <w:tabs>
          <w:tab w:val="left" w:pos="2571"/>
        </w:tabs>
        <w:rPr>
          <w:rFonts w:eastAsia="맑은 고딕"/>
          <w:lang w:val="en-US" w:eastAsia="ko-KR"/>
        </w:rPr>
      </w:pPr>
      <w:r>
        <w:rPr>
          <w:rFonts w:eastAsia="맑은 고딕"/>
          <w:lang w:val="en-US" w:eastAsia="ko-KR"/>
        </w:rPr>
        <w:t>RAN2 has discussed and agreed the following for EN-DC cell reselection [1].</w:t>
      </w:r>
    </w:p>
    <w:p w:rsidR="0013620D" w:rsidRPr="0013620D" w:rsidRDefault="0013620D" w:rsidP="0013620D">
      <w:pPr>
        <w:overflowPunct/>
        <w:autoSpaceDE/>
        <w:autoSpaceDN/>
        <w:adjustRightInd/>
        <w:spacing w:before="40" w:after="0"/>
        <w:textAlignment w:val="auto"/>
        <w:rPr>
          <w:rFonts w:ascii="Arial" w:eastAsia="SimSun" w:hAnsi="Arial" w:cs="Arial"/>
          <w:i/>
          <w:iCs/>
          <w:lang w:val="en-US" w:eastAsia="ko-KR"/>
        </w:rPr>
      </w:pPr>
      <w:r w:rsidRPr="0013620D">
        <w:rPr>
          <w:rFonts w:ascii="Arial" w:eastAsia="SimSun" w:hAnsi="Arial" w:cs="Arial"/>
          <w:i/>
          <w:iCs/>
          <w:lang w:val="en-US" w:eastAsia="ko-KR"/>
        </w:rPr>
        <w:t>EN-DC cell reselection (not agreed R2#107)</w:t>
      </w:r>
    </w:p>
    <w:p w:rsidR="0013620D" w:rsidRPr="0013620D" w:rsidRDefault="00CD6FCB" w:rsidP="0013620D">
      <w:pPr>
        <w:overflowPunct/>
        <w:autoSpaceDE/>
        <w:autoSpaceDN/>
        <w:adjustRightInd/>
        <w:spacing w:before="60" w:after="0"/>
        <w:ind w:left="1259" w:hanging="1259"/>
        <w:textAlignment w:val="auto"/>
        <w:rPr>
          <w:rFonts w:ascii="Arial" w:eastAsia="SimSun" w:hAnsi="Arial" w:cs="Arial"/>
          <w:color w:val="0563C1"/>
          <w:u w:val="single"/>
          <w:lang w:val="en-US" w:eastAsia="ko-KR"/>
        </w:rPr>
      </w:pPr>
      <w:hyperlink r:id="rId9" w:tooltip="D:Documents3GPPtsg_ranWG2RAN2DocsR2-1915219.zip" w:history="1">
        <w:r w:rsidR="0013620D" w:rsidRPr="0013620D">
          <w:rPr>
            <w:rFonts w:ascii="Arial" w:eastAsia="SimSun" w:hAnsi="Arial" w:cs="Arial"/>
            <w:color w:val="0563C1"/>
            <w:u w:val="single"/>
            <w:lang w:val="en-US" w:eastAsia="ko-KR"/>
          </w:rPr>
          <w:t>R2-1915219</w:t>
        </w:r>
      </w:hyperlink>
      <w:r w:rsidR="0013620D" w:rsidRPr="0013620D">
        <w:rPr>
          <w:rFonts w:ascii="Arial" w:eastAsia="SimSun" w:hAnsi="Arial" w:cs="Arial"/>
          <w:lang w:val="en-US" w:eastAsia="ko-KR"/>
        </w:rPr>
        <w:t xml:space="preserve">    Further consideration on EN-DC cell reselection  CMCC, Huawei, vivo, ZTE, OPPO, xiaomi     discussion      Rel-16    </w:t>
      </w:r>
      <w:hyperlink r:id="rId10" w:tooltip="D:Documents3GPPtsg_ranWG2TSGR2_107bisDocsR2-1913233.zip" w:history="1">
        <w:r w:rsidR="0013620D" w:rsidRPr="0013620D">
          <w:rPr>
            <w:rFonts w:ascii="Arial" w:eastAsia="SimSun" w:hAnsi="Arial" w:cs="Arial"/>
            <w:color w:val="0563C1"/>
            <w:u w:val="single"/>
            <w:lang w:val="en-US" w:eastAsia="ko-KR"/>
          </w:rPr>
          <w:t>R2-1913233</w:t>
        </w:r>
      </w:hyperlink>
    </w:p>
    <w:p w:rsidR="0013620D" w:rsidRPr="0013620D" w:rsidRDefault="0013620D" w:rsidP="0013620D">
      <w:pPr>
        <w:overflowPunct/>
        <w:autoSpaceDE/>
        <w:autoSpaceDN/>
        <w:adjustRightInd/>
        <w:spacing w:after="0"/>
        <w:ind w:left="1622" w:hanging="363"/>
        <w:textAlignment w:val="auto"/>
        <w:rPr>
          <w:rFonts w:ascii="Arial" w:eastAsia="SimSun" w:hAnsi="Arial" w:cs="Arial"/>
          <w:lang w:eastAsia="en-GB"/>
        </w:rPr>
      </w:pPr>
      <w:r w:rsidRPr="0013620D">
        <w:rPr>
          <w:rFonts w:ascii="Arial" w:eastAsia="SimSun" w:hAnsi="Arial" w:cs="Arial"/>
          <w:lang w:eastAsia="en-GB"/>
        </w:rPr>
        <w:t>DISCUSSION</w:t>
      </w:r>
    </w:p>
    <w:p w:rsidR="0013620D" w:rsidRPr="0013620D" w:rsidRDefault="0013620D" w:rsidP="0013620D">
      <w:pPr>
        <w:overflowPunct/>
        <w:autoSpaceDE/>
        <w:autoSpaceDN/>
        <w:adjustRightInd/>
        <w:spacing w:after="0"/>
        <w:ind w:left="1622" w:hanging="363"/>
        <w:textAlignment w:val="auto"/>
        <w:rPr>
          <w:rFonts w:ascii="Arial" w:eastAsia="SimSun" w:hAnsi="Arial" w:cs="Arial"/>
          <w:lang w:eastAsia="en-GB"/>
        </w:rPr>
      </w:pPr>
      <w:r w:rsidRPr="0013620D">
        <w:rPr>
          <w:rFonts w:ascii="Arial" w:eastAsia="SimSun" w:hAnsi="Arial" w:cs="Arial"/>
          <w:lang w:eastAsia="en-GB"/>
        </w:rPr>
        <w:t>-    Ericsson are ok with this, and think we should make the behaviour configurable rather then hardcoded, and base on Alt2</w:t>
      </w:r>
    </w:p>
    <w:p w:rsidR="0013620D" w:rsidRPr="0013620D" w:rsidRDefault="0013620D" w:rsidP="0013620D">
      <w:pPr>
        <w:overflowPunct/>
        <w:autoSpaceDE/>
        <w:autoSpaceDN/>
        <w:adjustRightInd/>
        <w:spacing w:after="0"/>
        <w:ind w:left="1622" w:hanging="363"/>
        <w:textAlignment w:val="auto"/>
        <w:rPr>
          <w:rFonts w:ascii="Arial" w:eastAsia="SimSun" w:hAnsi="Arial" w:cs="Arial"/>
          <w:lang w:eastAsia="en-GB"/>
        </w:rPr>
      </w:pPr>
      <w:r w:rsidRPr="0013620D">
        <w:rPr>
          <w:rFonts w:ascii="Arial" w:eastAsia="SimSun" w:hAnsi="Arial" w:cs="Arial"/>
          <w:lang w:eastAsia="en-GB"/>
        </w:rPr>
        <w:t xml:space="preserve">-    LG think dedicated priority fixes this, and think the UE can anyway get a new configuration regularly. Ericsson think not. </w:t>
      </w:r>
    </w:p>
    <w:p w:rsidR="0013620D" w:rsidRPr="0013620D" w:rsidRDefault="0013620D" w:rsidP="0013620D">
      <w:pPr>
        <w:overflowPunct/>
        <w:autoSpaceDE/>
        <w:autoSpaceDN/>
        <w:adjustRightInd/>
        <w:spacing w:after="0"/>
        <w:ind w:left="1622" w:hanging="363"/>
        <w:textAlignment w:val="auto"/>
        <w:rPr>
          <w:rFonts w:ascii="Arial" w:eastAsia="SimSun" w:hAnsi="Arial" w:cs="Arial"/>
          <w:lang w:eastAsia="en-GB"/>
        </w:rPr>
      </w:pPr>
      <w:r w:rsidRPr="0013620D">
        <w:rPr>
          <w:rFonts w:ascii="Arial" w:eastAsia="SimSun" w:hAnsi="Arial" w:cs="Arial"/>
          <w:lang w:eastAsia="en-GB"/>
        </w:rPr>
        <w:t xml:space="preserve">-    Nokia think dedicated priorities work but may require frequent reconfig / TAU. Nokia think it is more important to reduce system information. </w:t>
      </w:r>
    </w:p>
    <w:p w:rsidR="0013620D" w:rsidRPr="0013620D" w:rsidRDefault="0013620D" w:rsidP="0013620D">
      <w:pPr>
        <w:overflowPunct/>
        <w:autoSpaceDE/>
        <w:autoSpaceDN/>
        <w:adjustRightInd/>
        <w:spacing w:after="0"/>
        <w:ind w:left="1622" w:hanging="363"/>
        <w:textAlignment w:val="auto"/>
        <w:rPr>
          <w:rFonts w:ascii="Arial" w:eastAsia="SimSun" w:hAnsi="Arial" w:cs="Arial"/>
          <w:lang w:eastAsia="en-GB"/>
        </w:rPr>
      </w:pPr>
      <w:r w:rsidRPr="0013620D">
        <w:rPr>
          <w:rFonts w:ascii="Arial" w:eastAsia="SimSun" w:hAnsi="Arial" w:cs="Arial"/>
          <w:lang w:eastAsia="en-GB"/>
        </w:rPr>
        <w:t xml:space="preserve">-    Vivo think broadcast would be sufficient. </w:t>
      </w:r>
    </w:p>
    <w:p w:rsidR="0013620D" w:rsidRPr="0013620D" w:rsidRDefault="0013620D" w:rsidP="0013620D">
      <w:pPr>
        <w:overflowPunct/>
        <w:autoSpaceDE/>
        <w:autoSpaceDN/>
        <w:adjustRightInd/>
        <w:spacing w:before="60" w:after="0"/>
        <w:ind w:left="1619" w:hanging="360"/>
        <w:textAlignment w:val="auto"/>
        <w:rPr>
          <w:rFonts w:ascii="Arial" w:eastAsia="굴림" w:hAnsi="Arial" w:cs="Arial"/>
          <w:b/>
          <w:bCs/>
          <w:lang w:eastAsia="en-GB"/>
        </w:rPr>
      </w:pPr>
      <w:r w:rsidRPr="0013620D">
        <w:rPr>
          <w:rFonts w:ascii="Symbol" w:eastAsia="굴림" w:hAnsi="Symbol" w:cs="Arial"/>
          <w:sz w:val="22"/>
          <w:szCs w:val="22"/>
          <w:lang w:eastAsia="en-GB"/>
        </w:rPr>
        <w:t></w:t>
      </w:r>
      <w:r w:rsidRPr="0013620D">
        <w:rPr>
          <w:rFonts w:eastAsia="굴림"/>
          <w:sz w:val="14"/>
          <w:szCs w:val="14"/>
          <w:lang w:eastAsia="en-GB"/>
        </w:rPr>
        <w:t xml:space="preserve">     </w:t>
      </w:r>
      <w:r w:rsidRPr="0013620D">
        <w:rPr>
          <w:rFonts w:ascii="Arial" w:eastAsia="굴림" w:hAnsi="Arial" w:cs="Arial"/>
          <w:b/>
          <w:bCs/>
          <w:lang w:eastAsia="en-GB"/>
        </w:rPr>
        <w:t>We attempt to converge, based on Alt2, see CRs next meeting.</w:t>
      </w:r>
    </w:p>
    <w:p w:rsidR="0013620D" w:rsidRPr="0013620D" w:rsidRDefault="0013620D" w:rsidP="0013620D">
      <w:pPr>
        <w:overflowPunct/>
        <w:autoSpaceDE/>
        <w:adjustRightInd/>
        <w:spacing w:beforeLines="100" w:before="240" w:afterLines="100" w:after="240"/>
        <w:ind w:left="420" w:hanging="420"/>
        <w:jc w:val="both"/>
        <w:textAlignment w:val="auto"/>
        <w:rPr>
          <w:rFonts w:ascii="맑은 고딕" w:eastAsia="맑은 고딕" w:hAnsi="맑은 고딕" w:cs="굴림"/>
          <w:b/>
          <w:bCs/>
          <w:i/>
          <w:iCs/>
          <w:lang w:val="en-US" w:eastAsia="ko-KR"/>
        </w:rPr>
      </w:pPr>
      <w:r w:rsidRPr="0013620D">
        <w:rPr>
          <w:rFonts w:ascii="Calibri" w:eastAsia="맑은 고딕" w:hAnsi="Calibri" w:cs="Calibri"/>
          <w:lang w:val="en-US" w:eastAsia="ko-KR"/>
        </w:rPr>
        <w:t>-</w:t>
      </w:r>
      <w:r w:rsidRPr="0013620D">
        <w:rPr>
          <w:rFonts w:eastAsia="맑은 고딕"/>
          <w:sz w:val="14"/>
          <w:szCs w:val="14"/>
          <w:lang w:val="en-US" w:eastAsia="ko-KR"/>
        </w:rPr>
        <w:t xml:space="preserve">            </w:t>
      </w:r>
      <w:r w:rsidRPr="0013620D">
        <w:rPr>
          <w:rFonts w:ascii="맑은 고딕" w:eastAsia="맑은 고딕" w:hAnsi="맑은 고딕" w:cs="굴림" w:hint="eastAsia"/>
          <w:b/>
          <w:bCs/>
          <w:i/>
          <w:iCs/>
          <w:lang w:val="en-US" w:eastAsia="ko-KR"/>
        </w:rPr>
        <w:t>Alt 2. Broadcast separate cellReselectionPriority indication for LTE UE and EN-DC UE in system information.</w:t>
      </w:r>
    </w:p>
    <w:p w:rsidR="0013620D" w:rsidRPr="0013620D" w:rsidRDefault="0013620D" w:rsidP="0013620D">
      <w:pPr>
        <w:tabs>
          <w:tab w:val="left" w:pos="2571"/>
        </w:tabs>
        <w:rPr>
          <w:rFonts w:eastAsia="맑은 고딕"/>
          <w:lang w:val="en-US" w:eastAsia="ko-KR"/>
        </w:rPr>
      </w:pPr>
      <w:r w:rsidRPr="0013620D">
        <w:rPr>
          <w:rFonts w:eastAsia="맑은 고딕"/>
          <w:lang w:val="en-US" w:eastAsia="ko-KR"/>
        </w:rPr>
        <w:t xml:space="preserve">This contribution further discusses the remaining issues on EN-DC cell reselection. </w:t>
      </w:r>
    </w:p>
    <w:p w:rsidR="0013620D" w:rsidRPr="0013620D" w:rsidRDefault="001E17FE" w:rsidP="0013620D">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Pr>
          <w:rFonts w:ascii="Arial" w:eastAsia="SimSun" w:hAnsi="Arial"/>
          <w:sz w:val="36"/>
          <w:lang w:val="en-US" w:eastAsia="en-US"/>
        </w:rPr>
        <w:t>2</w:t>
      </w:r>
      <w:r>
        <w:rPr>
          <w:rFonts w:ascii="Arial" w:eastAsia="SimSun" w:hAnsi="Arial"/>
          <w:sz w:val="36"/>
          <w:lang w:val="en-US" w:eastAsia="en-US"/>
        </w:rPr>
        <w:tab/>
      </w:r>
      <w:r w:rsidR="0013620D" w:rsidRPr="0013620D">
        <w:rPr>
          <w:rFonts w:ascii="Arial" w:eastAsia="SimSun" w:hAnsi="Arial"/>
          <w:sz w:val="36"/>
          <w:lang w:val="en-US" w:eastAsia="en-US"/>
        </w:rPr>
        <w:t>Discussion</w:t>
      </w:r>
    </w:p>
    <w:p w:rsidR="0013620D" w:rsidRPr="0013620D" w:rsidRDefault="0013620D" w:rsidP="0013620D">
      <w:pPr>
        <w:tabs>
          <w:tab w:val="left" w:pos="2571"/>
        </w:tabs>
        <w:rPr>
          <w:rFonts w:eastAsia="맑은 고딕"/>
          <w:lang w:val="x-none" w:eastAsia="ko-KR"/>
        </w:rPr>
      </w:pPr>
      <w:r w:rsidRPr="0013620D">
        <w:rPr>
          <w:rFonts w:eastAsia="맑은 고딕" w:hint="eastAsia"/>
          <w:lang w:val="x-none" w:eastAsia="ko-KR"/>
        </w:rPr>
        <w:t xml:space="preserve">Cell reselection priority (CRP) is provided </w:t>
      </w:r>
      <w:r w:rsidRPr="0013620D">
        <w:rPr>
          <w:rFonts w:eastAsia="맑은 고딕"/>
          <w:lang w:val="x-none" w:eastAsia="ko-KR"/>
        </w:rPr>
        <w:t xml:space="preserve">in release message and/or in SIBs. One can wonder whether separate CRP should be provided in release message as well. In release message, NW can already configure the priority taking UE’s EN-DC capability into account. Hence the separate list is not needed. </w:t>
      </w:r>
    </w:p>
    <w:p w:rsidR="0013620D" w:rsidRPr="0013620D" w:rsidRDefault="0013620D" w:rsidP="0013620D">
      <w:pPr>
        <w:tabs>
          <w:tab w:val="left" w:pos="2571"/>
        </w:tabs>
        <w:rPr>
          <w:rFonts w:eastAsia="맑은 고딕"/>
          <w:b/>
          <w:lang w:val="x-none" w:eastAsia="ko-KR"/>
        </w:rPr>
      </w:pPr>
      <w:r w:rsidRPr="0013620D">
        <w:rPr>
          <w:rFonts w:eastAsia="맑은 고딕"/>
          <w:b/>
          <w:lang w:val="x-none" w:eastAsia="ko-KR"/>
        </w:rPr>
        <w:t>Proposal 1: Only a single CRP per frequency is configured in RRCConnectionRelease message.</w:t>
      </w:r>
    </w:p>
    <w:p w:rsidR="0013620D" w:rsidRPr="0013620D" w:rsidRDefault="0013620D" w:rsidP="0013620D">
      <w:pPr>
        <w:tabs>
          <w:tab w:val="left" w:pos="2571"/>
        </w:tabs>
        <w:rPr>
          <w:rFonts w:eastAsia="맑은 고딕"/>
          <w:lang w:val="en-US" w:eastAsia="ko-KR"/>
        </w:rPr>
      </w:pPr>
      <w:r w:rsidRPr="0013620D">
        <w:rPr>
          <w:rFonts w:eastAsia="맑은 고딕"/>
          <w:lang w:val="en-US" w:eastAsia="ko-KR"/>
        </w:rPr>
        <w:t>In the current specification, CRP is configured each frequency of each RAT. Depending on whether separate CRP is useful for all RATs or only for specific RATs, it will be clear which SIB should include the separate CRP. The separate CRP is to apply different CRP to EN-DC UE to enable fast EN-DC setup. Then it is only EUTRA that matters. It would not make any different in terms of EN-DC setup which UTRA cell UE is camping on.</w:t>
      </w:r>
    </w:p>
    <w:p w:rsidR="0013620D" w:rsidRPr="0013620D" w:rsidRDefault="0013620D" w:rsidP="0013620D">
      <w:pPr>
        <w:rPr>
          <w:rFonts w:eastAsia="맑은 고딕"/>
          <w:b/>
          <w:lang w:val="en-US" w:eastAsia="ko-KR"/>
        </w:rPr>
      </w:pPr>
      <w:r w:rsidRPr="0013620D">
        <w:rPr>
          <w:rFonts w:eastAsia="맑은 고딕"/>
          <w:b/>
          <w:lang w:val="en-US" w:eastAsia="ko-KR"/>
        </w:rPr>
        <w:t xml:space="preserve">Proposal 2: Separate CRP per E-UTRA frequency can be signaled in SIB3 and SIB5. </w:t>
      </w:r>
    </w:p>
    <w:p w:rsidR="0013620D" w:rsidRPr="0013620D" w:rsidRDefault="001E17FE" w:rsidP="0013620D">
      <w:pPr>
        <w:rPr>
          <w:rFonts w:eastAsia="맑은 고딕"/>
          <w:b/>
          <w:lang w:val="en-US" w:eastAsia="ko-KR"/>
        </w:rPr>
      </w:pPr>
      <w:r>
        <w:rPr>
          <w:rFonts w:eastAsia="맑은 고딕"/>
          <w:b/>
          <w:lang w:val="en-US" w:eastAsia="ko-KR"/>
        </w:rPr>
        <w:t>Proposal 3</w:t>
      </w:r>
      <w:r w:rsidR="0013620D" w:rsidRPr="0013620D">
        <w:rPr>
          <w:rFonts w:eastAsia="맑은 고딕"/>
          <w:b/>
          <w:lang w:val="en-US" w:eastAsia="ko-KR"/>
        </w:rPr>
        <w:t>: Only a single CRP per UTRA/GERAN/HRPD/NR frequency can be signaled in SIB6/7/8/24.</w:t>
      </w:r>
    </w:p>
    <w:p w:rsidR="0013620D" w:rsidRPr="0013620D" w:rsidRDefault="0013620D" w:rsidP="0013620D">
      <w:pPr>
        <w:rPr>
          <w:rFonts w:eastAsia="맑은 고딕"/>
          <w:lang w:val="en-US" w:eastAsia="ko-KR"/>
        </w:rPr>
      </w:pPr>
      <w:r w:rsidRPr="0013620D">
        <w:rPr>
          <w:rFonts w:eastAsia="맑은 고딕"/>
          <w:lang w:val="en-US" w:eastAsia="ko-KR"/>
        </w:rPr>
        <w:t xml:space="preserve">In the current specification, common priority is ignored if dedicated priority is available. It is fine if the dedicate priority is provided by Rel-16 ENB. However if dedicated priority is provided by legacy ENB, the priority may not reflect EN-DC capability. To overcome this, one can consider to define new rule such that EN-DC common priority &gt; dedicated priority &gt; legacy common priority if legacy ENB allocate the dedicated priority, and dedicated priority &gt; EN-DC common priority &gt; legacy common priority if Rel-16 ENB allocate the dedicate priority (presence of a new indication may mean the ENB in Rel-16 ENB). One can expect ENBs within a geographical area would be upgraded to Rel-16 simultaneously, hence such new rule may not be required. </w:t>
      </w:r>
    </w:p>
    <w:p w:rsidR="0013620D" w:rsidRDefault="0013620D" w:rsidP="0013620D">
      <w:pPr>
        <w:rPr>
          <w:rFonts w:eastAsia="맑은 고딕"/>
          <w:b/>
          <w:lang w:val="en-US" w:eastAsia="ko-KR"/>
        </w:rPr>
      </w:pPr>
      <w:r w:rsidRPr="0013620D">
        <w:rPr>
          <w:rFonts w:eastAsia="맑은 고딕"/>
          <w:b/>
          <w:lang w:val="en-US" w:eastAsia="ko-KR"/>
        </w:rPr>
        <w:t xml:space="preserve">Proposal </w:t>
      </w:r>
      <w:r w:rsidR="001E17FE">
        <w:rPr>
          <w:rFonts w:eastAsia="맑은 고딕"/>
          <w:b/>
          <w:lang w:val="en-US" w:eastAsia="ko-KR"/>
        </w:rPr>
        <w:t>4</w:t>
      </w:r>
      <w:r w:rsidRPr="0013620D">
        <w:rPr>
          <w:rFonts w:eastAsia="맑은 고딕"/>
          <w:b/>
          <w:lang w:val="en-US" w:eastAsia="ko-KR"/>
        </w:rPr>
        <w:t xml:space="preserve">: Dedicate priority take precedence to EN-DC specific common priority. </w:t>
      </w:r>
    </w:p>
    <w:p w:rsidR="007F7A03" w:rsidRPr="0095635C" w:rsidRDefault="007F7A03" w:rsidP="007F7A03">
      <w:pPr>
        <w:rPr>
          <w:rFonts w:eastAsia="맑은 고딕"/>
          <w:lang w:eastAsia="ko-KR"/>
        </w:rPr>
      </w:pPr>
      <w:r w:rsidRPr="0095635C">
        <w:rPr>
          <w:rFonts w:eastAsia="맑은 고딕" w:hint="eastAsia"/>
          <w:lang w:eastAsia="ko-KR"/>
        </w:rPr>
        <w:t xml:space="preserve">There are number of CRP adjustment rules like adjusting MBMS frequency to highest one, adjusting V2X frequency to the highest one etc. </w:t>
      </w:r>
      <w:r w:rsidRPr="0095635C">
        <w:rPr>
          <w:rFonts w:eastAsia="맑은 고딕"/>
          <w:lang w:eastAsia="ko-KR"/>
        </w:rPr>
        <w:t xml:space="preserve">Such rule shouldn’t be affected by EN-DC specific priority. </w:t>
      </w:r>
    </w:p>
    <w:p w:rsidR="007F7A03" w:rsidRPr="00354EB8" w:rsidRDefault="007F7A03" w:rsidP="007F7A03">
      <w:pPr>
        <w:rPr>
          <w:rFonts w:eastAsia="맑은 고딕"/>
          <w:b/>
          <w:lang w:val="en-US" w:eastAsia="ko-KR"/>
        </w:rPr>
      </w:pPr>
      <w:r w:rsidRPr="00354EB8">
        <w:rPr>
          <w:rFonts w:eastAsia="맑은 고딕"/>
          <w:b/>
          <w:lang w:val="en-US" w:eastAsia="ko-KR"/>
        </w:rPr>
        <w:t xml:space="preserve">Proposal </w:t>
      </w:r>
      <w:r>
        <w:rPr>
          <w:rFonts w:eastAsia="맑은 고딕"/>
          <w:b/>
          <w:lang w:val="en-US" w:eastAsia="ko-KR"/>
        </w:rPr>
        <w:t>5</w:t>
      </w:r>
      <w:r w:rsidRPr="00354EB8">
        <w:rPr>
          <w:rFonts w:eastAsia="맑은 고딕"/>
          <w:b/>
          <w:lang w:val="en-US" w:eastAsia="ko-KR"/>
        </w:rPr>
        <w:t xml:space="preserve">: </w:t>
      </w:r>
      <w:r>
        <w:rPr>
          <w:rFonts w:eastAsia="맑은 고딕"/>
          <w:b/>
          <w:lang w:val="en-US" w:eastAsia="ko-KR"/>
        </w:rPr>
        <w:t xml:space="preserve">Autonomous CRP adjustment for verticals is not affected by EN-DC specific CRP. </w:t>
      </w:r>
    </w:p>
    <w:p w:rsidR="007F7A03" w:rsidRPr="007F7A03" w:rsidRDefault="007F7A03" w:rsidP="0013620D">
      <w:pPr>
        <w:rPr>
          <w:rFonts w:eastAsia="맑은 고딕"/>
          <w:b/>
          <w:lang w:val="en-US" w:eastAsia="ko-KR"/>
        </w:rPr>
      </w:pPr>
      <w:r>
        <w:rPr>
          <w:rFonts w:eastAsia="맑은 고딕"/>
          <w:b/>
          <w:lang w:val="en-US" w:eastAsia="ko-KR"/>
        </w:rPr>
        <w:t>Proposal 6:</w:t>
      </w:r>
      <w:r w:rsidR="00391C46">
        <w:rPr>
          <w:rFonts w:eastAsia="맑은 고딕"/>
          <w:b/>
          <w:lang w:val="en-US" w:eastAsia="ko-KR"/>
        </w:rPr>
        <w:t xml:space="preserve"> Adopt the TP in annexure.</w:t>
      </w:r>
      <w:r>
        <w:rPr>
          <w:rFonts w:eastAsia="맑은 고딕"/>
          <w:b/>
          <w:lang w:val="en-US" w:eastAsia="ko-KR"/>
        </w:rPr>
        <w:t xml:space="preserve"> </w:t>
      </w:r>
    </w:p>
    <w:p w:rsidR="0013620D" w:rsidRPr="0013620D" w:rsidRDefault="001E17FE" w:rsidP="0013620D">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Pr>
          <w:rFonts w:ascii="Arial" w:eastAsia="맑은 고딕" w:hAnsi="Arial"/>
          <w:sz w:val="36"/>
          <w:lang w:val="en-US" w:eastAsia="ko-KR"/>
        </w:rPr>
        <w:t>3</w:t>
      </w:r>
      <w:r>
        <w:rPr>
          <w:rFonts w:ascii="Arial" w:eastAsia="맑은 고딕" w:hAnsi="Arial"/>
          <w:sz w:val="36"/>
          <w:lang w:val="en-US" w:eastAsia="ko-KR"/>
        </w:rPr>
        <w:tab/>
      </w:r>
      <w:r w:rsidR="0013620D" w:rsidRPr="0013620D">
        <w:rPr>
          <w:rFonts w:ascii="Arial" w:eastAsia="맑은 고딕" w:hAnsi="Arial"/>
          <w:sz w:val="36"/>
          <w:lang w:val="en-US" w:eastAsia="ko-KR"/>
        </w:rPr>
        <w:t>C</w:t>
      </w:r>
      <w:r w:rsidR="0013620D" w:rsidRPr="0013620D">
        <w:rPr>
          <w:rFonts w:ascii="Arial" w:eastAsia="SimSun" w:hAnsi="Arial"/>
          <w:sz w:val="36"/>
          <w:lang w:val="en-US" w:eastAsia="en-US"/>
        </w:rPr>
        <w:t>onclusion</w:t>
      </w:r>
    </w:p>
    <w:p w:rsidR="0013620D" w:rsidRPr="0013620D" w:rsidRDefault="0013620D" w:rsidP="0013620D">
      <w:pPr>
        <w:rPr>
          <w:lang w:eastAsia="en-US"/>
        </w:rPr>
      </w:pPr>
      <w:r w:rsidRPr="0013620D">
        <w:rPr>
          <w:lang w:eastAsia="en-US"/>
        </w:rPr>
        <w:t>Based on the above, RAN2 is requested to discuss and if possible agree on the following proposal:</w:t>
      </w:r>
    </w:p>
    <w:p w:rsidR="0013620D" w:rsidRPr="0013620D" w:rsidRDefault="0013620D" w:rsidP="0013620D">
      <w:pPr>
        <w:tabs>
          <w:tab w:val="left" w:pos="2571"/>
        </w:tabs>
        <w:rPr>
          <w:rFonts w:eastAsia="맑은 고딕"/>
          <w:b/>
          <w:lang w:val="x-none" w:eastAsia="ko-KR"/>
        </w:rPr>
      </w:pPr>
      <w:r w:rsidRPr="0013620D">
        <w:rPr>
          <w:rFonts w:eastAsia="맑은 고딕"/>
          <w:b/>
          <w:lang w:val="x-none" w:eastAsia="ko-KR"/>
        </w:rPr>
        <w:t>Proposal 1: Only a single CRP per frequency is configured in RRCConnectionRelease message.</w:t>
      </w:r>
    </w:p>
    <w:p w:rsidR="0013620D" w:rsidRPr="0013620D" w:rsidRDefault="0013620D" w:rsidP="0013620D">
      <w:pPr>
        <w:rPr>
          <w:rFonts w:eastAsia="맑은 고딕"/>
          <w:b/>
          <w:lang w:val="en-US" w:eastAsia="ko-KR"/>
        </w:rPr>
      </w:pPr>
      <w:r w:rsidRPr="0013620D">
        <w:rPr>
          <w:rFonts w:eastAsia="맑은 고딕"/>
          <w:b/>
          <w:lang w:val="en-US" w:eastAsia="ko-KR"/>
        </w:rPr>
        <w:t xml:space="preserve">Proposal 2: Separate CRP per E-UTRA frequency can be signaled in SIB3 and SIB5. </w:t>
      </w:r>
    </w:p>
    <w:p w:rsidR="0013620D" w:rsidRPr="0013620D" w:rsidRDefault="0013620D" w:rsidP="0013620D">
      <w:pPr>
        <w:rPr>
          <w:rFonts w:eastAsia="맑은 고딕"/>
          <w:b/>
          <w:lang w:val="en-US" w:eastAsia="ko-KR"/>
        </w:rPr>
      </w:pPr>
      <w:r w:rsidRPr="0013620D">
        <w:rPr>
          <w:rFonts w:eastAsia="맑은 고딕"/>
          <w:b/>
          <w:lang w:val="en-US" w:eastAsia="ko-KR"/>
        </w:rPr>
        <w:t xml:space="preserve">Proposal </w:t>
      </w:r>
      <w:r w:rsidR="001E17FE">
        <w:rPr>
          <w:rFonts w:eastAsia="맑은 고딕"/>
          <w:b/>
          <w:lang w:val="en-US" w:eastAsia="ko-KR"/>
        </w:rPr>
        <w:t>3</w:t>
      </w:r>
      <w:r w:rsidRPr="0013620D">
        <w:rPr>
          <w:rFonts w:eastAsia="맑은 고딕"/>
          <w:b/>
          <w:lang w:val="en-US" w:eastAsia="ko-KR"/>
        </w:rPr>
        <w:t>: Only a single CRP per UTRA/GERAN/HRPD/NR frequency can be signaled in SIB6/7/8/24 as it is.</w:t>
      </w:r>
    </w:p>
    <w:p w:rsidR="0013620D" w:rsidRPr="0013620D" w:rsidRDefault="0013620D" w:rsidP="0013620D">
      <w:pPr>
        <w:rPr>
          <w:rFonts w:eastAsia="맑은 고딕"/>
          <w:b/>
          <w:lang w:val="en-US" w:eastAsia="ko-KR"/>
        </w:rPr>
      </w:pPr>
      <w:r w:rsidRPr="0013620D">
        <w:rPr>
          <w:rFonts w:eastAsia="맑은 고딕"/>
          <w:b/>
          <w:lang w:val="en-US" w:eastAsia="ko-KR"/>
        </w:rPr>
        <w:t xml:space="preserve">Proposal </w:t>
      </w:r>
      <w:r w:rsidR="001E17FE">
        <w:rPr>
          <w:rFonts w:eastAsia="맑은 고딕"/>
          <w:b/>
          <w:lang w:val="en-US" w:eastAsia="ko-KR"/>
        </w:rPr>
        <w:t>4</w:t>
      </w:r>
      <w:r w:rsidRPr="0013620D">
        <w:rPr>
          <w:rFonts w:eastAsia="맑은 고딕"/>
          <w:b/>
          <w:lang w:val="en-US" w:eastAsia="ko-KR"/>
        </w:rPr>
        <w:t xml:space="preserve">: Dedicate priority take precedence to EN-DC specific common priority. </w:t>
      </w:r>
    </w:p>
    <w:p w:rsidR="00391C46" w:rsidRPr="00354EB8" w:rsidRDefault="00391C46" w:rsidP="00391C46">
      <w:pPr>
        <w:rPr>
          <w:rFonts w:eastAsia="맑은 고딕"/>
          <w:b/>
          <w:lang w:val="en-US" w:eastAsia="ko-KR"/>
        </w:rPr>
      </w:pPr>
      <w:r w:rsidRPr="00354EB8">
        <w:rPr>
          <w:rFonts w:eastAsia="맑은 고딕"/>
          <w:b/>
          <w:lang w:val="en-US" w:eastAsia="ko-KR"/>
        </w:rPr>
        <w:t xml:space="preserve">Proposal </w:t>
      </w:r>
      <w:r>
        <w:rPr>
          <w:rFonts w:eastAsia="맑은 고딕"/>
          <w:b/>
          <w:lang w:val="en-US" w:eastAsia="ko-KR"/>
        </w:rPr>
        <w:t>5</w:t>
      </w:r>
      <w:r w:rsidRPr="00354EB8">
        <w:rPr>
          <w:rFonts w:eastAsia="맑은 고딕"/>
          <w:b/>
          <w:lang w:val="en-US" w:eastAsia="ko-KR"/>
        </w:rPr>
        <w:t xml:space="preserve">: </w:t>
      </w:r>
      <w:r>
        <w:rPr>
          <w:rFonts w:eastAsia="맑은 고딕"/>
          <w:b/>
          <w:lang w:val="en-US" w:eastAsia="ko-KR"/>
        </w:rPr>
        <w:t xml:space="preserve">Autonomous CRP adjustment for verticals is not affected by EN-DC specific CRP. </w:t>
      </w:r>
    </w:p>
    <w:p w:rsidR="00B524A2" w:rsidRPr="00391C46" w:rsidRDefault="00391C46" w:rsidP="0013620D">
      <w:pPr>
        <w:rPr>
          <w:rFonts w:eastAsia="맑은 고딕"/>
          <w:b/>
          <w:lang w:val="en-US" w:eastAsia="ko-KR"/>
        </w:rPr>
      </w:pPr>
      <w:r>
        <w:rPr>
          <w:rFonts w:eastAsia="맑은 고딕"/>
          <w:b/>
          <w:lang w:val="en-US" w:eastAsia="ko-KR"/>
        </w:rPr>
        <w:t xml:space="preserve">Proposal 6: Adopt the TP in annexure. </w:t>
      </w:r>
    </w:p>
    <w:p w:rsidR="001E17FE" w:rsidRDefault="001E17FE" w:rsidP="001E17FE">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Pr>
          <w:rFonts w:ascii="Arial" w:eastAsia="SimSun" w:hAnsi="Arial"/>
          <w:sz w:val="36"/>
          <w:lang w:val="en-US" w:eastAsia="en-US"/>
        </w:rPr>
        <w:t>4</w:t>
      </w:r>
      <w:r>
        <w:rPr>
          <w:rFonts w:ascii="Arial" w:eastAsia="SimSun" w:hAnsi="Arial"/>
          <w:sz w:val="36"/>
          <w:lang w:val="en-US" w:eastAsia="en-US"/>
        </w:rPr>
        <w:tab/>
      </w:r>
      <w:r w:rsidRPr="001E17FE">
        <w:rPr>
          <w:rFonts w:ascii="Arial" w:eastAsia="SimSun" w:hAnsi="Arial"/>
          <w:sz w:val="36"/>
          <w:lang w:val="en-US" w:eastAsia="en-US"/>
        </w:rPr>
        <w:t>References</w:t>
      </w:r>
    </w:p>
    <w:p w:rsidR="007F7A03" w:rsidRPr="007F7A03" w:rsidRDefault="007F7A03" w:rsidP="007F7A03">
      <w:pPr>
        <w:rPr>
          <w:rFonts w:eastAsia="맑은 고딕"/>
          <w:lang w:val="en-US" w:eastAsia="ko-KR"/>
        </w:rPr>
      </w:pPr>
      <w:r>
        <w:rPr>
          <w:rFonts w:eastAsia="맑은 고딕" w:hint="eastAsia"/>
          <w:lang w:val="en-US" w:eastAsia="ko-KR"/>
        </w:rPr>
        <w:t>[1] RAN2 #108 Chairman Notes</w:t>
      </w:r>
    </w:p>
    <w:p w:rsidR="007F7A03" w:rsidRDefault="0066106E" w:rsidP="007F7A03">
      <w:pPr>
        <w:keepNext/>
        <w:keepLines/>
        <w:pBdr>
          <w:top w:val="single" w:sz="12" w:space="3" w:color="auto"/>
        </w:pBdr>
        <w:tabs>
          <w:tab w:val="num" w:pos="432"/>
        </w:tabs>
        <w:spacing w:before="240"/>
        <w:ind w:left="432" w:hanging="432"/>
        <w:outlineLvl w:val="0"/>
        <w:rPr>
          <w:rFonts w:ascii="Arial" w:eastAsia="SimSun" w:hAnsi="Arial"/>
          <w:sz w:val="36"/>
          <w:lang w:val="en-US" w:eastAsia="en-US"/>
        </w:rPr>
      </w:pPr>
      <w:r>
        <w:rPr>
          <w:rFonts w:ascii="Arial" w:eastAsia="SimSun" w:hAnsi="Arial"/>
          <w:sz w:val="36"/>
          <w:lang w:val="en-US" w:eastAsia="en-US"/>
        </w:rPr>
        <w:t>5</w:t>
      </w:r>
      <w:r w:rsidR="007F7A03">
        <w:rPr>
          <w:rFonts w:ascii="Arial" w:eastAsia="SimSun" w:hAnsi="Arial"/>
          <w:sz w:val="36"/>
          <w:lang w:val="en-US" w:eastAsia="en-US"/>
        </w:rPr>
        <w:tab/>
      </w:r>
      <w:r>
        <w:rPr>
          <w:rFonts w:ascii="Arial" w:eastAsia="SimSun" w:hAnsi="Arial"/>
          <w:sz w:val="36"/>
          <w:lang w:val="en-US" w:eastAsia="en-US"/>
        </w:rPr>
        <w:t>Annexure</w:t>
      </w:r>
    </w:p>
    <w:p w:rsidR="009722D5" w:rsidRPr="00170CE7" w:rsidRDefault="009722D5" w:rsidP="009722D5">
      <w:pPr>
        <w:pStyle w:val="Heading4"/>
        <w:rPr>
          <w:i/>
          <w:noProof/>
          <w:lang w:val="en-GB"/>
        </w:rPr>
      </w:pPr>
      <w:r w:rsidRPr="00170CE7">
        <w:rPr>
          <w:lang w:val="en-GB"/>
        </w:rPr>
        <w:t>–</w:t>
      </w:r>
      <w:r w:rsidRPr="00170CE7">
        <w:rPr>
          <w:lang w:val="en-GB"/>
        </w:rPr>
        <w:tab/>
      </w:r>
      <w:r w:rsidRPr="00170CE7">
        <w:rPr>
          <w:i/>
          <w:noProof/>
          <w:lang w:val="en-GB"/>
        </w:rPr>
        <w:t>SystemInformationBlockType3</w:t>
      </w:r>
      <w:bookmarkEnd w:id="0"/>
      <w:bookmarkEnd w:id="1"/>
      <w:bookmarkEnd w:id="2"/>
    </w:p>
    <w:p w:rsidR="009722D5" w:rsidRPr="00170CE7" w:rsidRDefault="009722D5" w:rsidP="009722D5">
      <w:r w:rsidRPr="00170CE7">
        <w:t xml:space="preserve">The IE </w:t>
      </w:r>
      <w:r w:rsidRPr="00170CE7">
        <w:rPr>
          <w:i/>
          <w:noProof/>
        </w:rPr>
        <w:t>SystemInformationBlockType3</w:t>
      </w:r>
      <w:r w:rsidRPr="00170CE7">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rsidR="009722D5" w:rsidRPr="00170CE7" w:rsidRDefault="009722D5" w:rsidP="009722D5">
      <w:pPr>
        <w:pStyle w:val="TH"/>
        <w:rPr>
          <w:bCs/>
          <w:i/>
          <w:iCs/>
          <w:lang w:val="en-GB"/>
        </w:rPr>
      </w:pPr>
      <w:r w:rsidRPr="00170CE7">
        <w:rPr>
          <w:bCs/>
          <w:i/>
          <w:iCs/>
          <w:noProof/>
          <w:lang w:val="en-GB"/>
        </w:rPr>
        <w:t xml:space="preserve">SystemInformationBlockType3 </w:t>
      </w:r>
      <w:r w:rsidRPr="00170CE7">
        <w:rPr>
          <w:bCs/>
          <w:iCs/>
          <w:noProof/>
          <w:lang w:val="en-GB"/>
        </w:rPr>
        <w:t>information element</w:t>
      </w:r>
    </w:p>
    <w:p w:rsidR="009722D5" w:rsidRPr="00170CE7" w:rsidRDefault="009722D5" w:rsidP="009722D5">
      <w:pPr>
        <w:pStyle w:val="PL"/>
        <w:shd w:val="clear" w:color="auto" w:fill="E6E6E6"/>
      </w:pPr>
      <w:r w:rsidRPr="00170CE7">
        <w:t>-- ASN1START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SystemInformationBlockType3 ::=</w:t>
      </w:r>
      <w:r w:rsidRPr="00170CE7">
        <w:tab/>
      </w:r>
      <w:r w:rsidRPr="00170CE7">
        <w:tab/>
        <w:t>SEQUENCE {</w:t>
      </w:r>
    </w:p>
    <w:p w:rsidR="009722D5" w:rsidRPr="00170CE7" w:rsidRDefault="009722D5" w:rsidP="009722D5">
      <w:pPr>
        <w:pStyle w:val="PL"/>
        <w:shd w:val="clear" w:color="auto" w:fill="E6E6E6"/>
      </w:pPr>
      <w:r w:rsidRPr="00170CE7">
        <w:tab/>
        <w:t>cellReselectionInfoCommon</w:t>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q-Hyst</w:t>
      </w:r>
      <w:r w:rsidRPr="00170CE7">
        <w:tab/>
      </w:r>
      <w:r w:rsidRPr="00170CE7">
        <w:tab/>
      </w:r>
      <w:r w:rsidRPr="00170CE7">
        <w:tab/>
      </w:r>
      <w:r w:rsidRPr="00170CE7">
        <w:tab/>
      </w:r>
      <w:r w:rsidRPr="00170CE7">
        <w:tab/>
      </w:r>
      <w:r w:rsidRPr="00170CE7">
        <w:tab/>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dB0, dB1, dB2, dB3, dB4, dB5, dB6, dB8, dB10,</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dB12, dB14, dB16, dB18, dB20, dB22, dB24},</w:t>
      </w:r>
    </w:p>
    <w:p w:rsidR="009722D5" w:rsidRPr="00170CE7" w:rsidRDefault="009722D5" w:rsidP="009722D5">
      <w:pPr>
        <w:pStyle w:val="PL"/>
        <w:shd w:val="clear" w:color="auto" w:fill="E6E6E6"/>
      </w:pPr>
      <w:r w:rsidRPr="00170CE7">
        <w:tab/>
      </w:r>
      <w:r w:rsidRPr="00170CE7">
        <w:tab/>
        <w:t>speedStateReselectionPars</w:t>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r>
      <w:r w:rsidRPr="00170CE7">
        <w:tab/>
        <w:t>mobilityStateParameters</w:t>
      </w:r>
      <w:r w:rsidRPr="00170CE7">
        <w:tab/>
      </w:r>
      <w:r w:rsidRPr="00170CE7">
        <w:tab/>
      </w:r>
      <w:r w:rsidRPr="00170CE7">
        <w:tab/>
      </w:r>
      <w:r w:rsidRPr="00170CE7">
        <w:tab/>
        <w:t>MobilityStateParameters,</w:t>
      </w:r>
    </w:p>
    <w:p w:rsidR="009722D5" w:rsidRPr="00170CE7" w:rsidRDefault="009722D5" w:rsidP="009722D5">
      <w:pPr>
        <w:pStyle w:val="PL"/>
        <w:shd w:val="clear" w:color="auto" w:fill="E6E6E6"/>
      </w:pPr>
      <w:r w:rsidRPr="00170CE7">
        <w:tab/>
      </w:r>
      <w:r w:rsidRPr="00170CE7">
        <w:tab/>
      </w:r>
      <w:r w:rsidRPr="00170CE7">
        <w:tab/>
        <w:t>q-HystSF</w:t>
      </w:r>
      <w:r w:rsidRPr="00170CE7">
        <w:tab/>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r>
      <w:r w:rsidRPr="00170CE7">
        <w:tab/>
      </w:r>
      <w:r w:rsidRPr="00170CE7">
        <w:tab/>
        <w:t>sf-Medium</w:t>
      </w:r>
      <w:r w:rsidRPr="00170CE7">
        <w:tab/>
      </w:r>
      <w:r w:rsidRPr="00170CE7">
        <w:tab/>
      </w:r>
      <w:r w:rsidRPr="00170CE7">
        <w:tab/>
      </w:r>
      <w:r w:rsidRPr="00170CE7">
        <w:tab/>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dB-6, dB-4, dB-2, dB0},</w:t>
      </w:r>
    </w:p>
    <w:p w:rsidR="009722D5" w:rsidRPr="00170CE7" w:rsidRDefault="009722D5" w:rsidP="009722D5">
      <w:pPr>
        <w:pStyle w:val="PL"/>
        <w:shd w:val="clear" w:color="auto" w:fill="E6E6E6"/>
      </w:pPr>
      <w:r w:rsidRPr="00170CE7">
        <w:tab/>
      </w:r>
      <w:r w:rsidRPr="00170CE7">
        <w:tab/>
      </w:r>
      <w:r w:rsidRPr="00170CE7">
        <w:tab/>
      </w:r>
      <w:r w:rsidRPr="00170CE7">
        <w:tab/>
        <w:t>sf-High</w:t>
      </w:r>
      <w:r w:rsidRPr="00170CE7">
        <w:tab/>
      </w:r>
      <w:r w:rsidRPr="00170CE7">
        <w:tab/>
      </w:r>
      <w:r w:rsidRPr="00170CE7">
        <w:tab/>
      </w:r>
      <w:r w:rsidRPr="00170CE7">
        <w:tab/>
      </w:r>
      <w:r w:rsidRPr="00170CE7">
        <w:tab/>
      </w:r>
      <w:r w:rsidRPr="00170CE7">
        <w:tab/>
      </w:r>
      <w:r w:rsidRPr="00170CE7">
        <w:tab/>
        <w:t>ENUMERATED {</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dB-6, dB-4, dB-2, dB0}</w:t>
      </w:r>
    </w:p>
    <w:p w:rsidR="009722D5" w:rsidRPr="00170CE7" w:rsidRDefault="009722D5" w:rsidP="009722D5">
      <w:pPr>
        <w:pStyle w:val="PL"/>
        <w:shd w:val="clear" w:color="auto" w:fill="E6E6E6"/>
      </w:pPr>
      <w:r w:rsidRPr="00170CE7">
        <w:tab/>
      </w:r>
      <w:r w:rsidRPr="00170CE7">
        <w:tab/>
      </w:r>
      <w:r w:rsidRPr="00170CE7">
        <w:tab/>
        <w:t>}</w:t>
      </w:r>
    </w:p>
    <w:p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r>
      <w:r w:rsidRPr="00170CE7">
        <w:tab/>
        <w:t>-- Need OP</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cellReselectionServingFreqInfo</w:t>
      </w:r>
      <w:r w:rsidRPr="00170CE7">
        <w:tab/>
      </w:r>
      <w:r w:rsidRPr="00170CE7">
        <w:tab/>
        <w:t>SEQUENCE {</w:t>
      </w:r>
    </w:p>
    <w:p w:rsidR="009722D5" w:rsidRPr="00170CE7" w:rsidRDefault="009722D5" w:rsidP="009722D5">
      <w:pPr>
        <w:pStyle w:val="PL"/>
        <w:shd w:val="clear" w:color="auto" w:fill="E6E6E6"/>
      </w:pPr>
      <w:r w:rsidRPr="00170CE7">
        <w:tab/>
      </w:r>
      <w:r w:rsidRPr="00170CE7">
        <w:tab/>
        <w:t>s-NonIntraSearch</w:t>
      </w:r>
      <w:r w:rsidRPr="00170CE7">
        <w:tab/>
      </w:r>
      <w:r w:rsidRPr="00170CE7">
        <w:tab/>
      </w:r>
      <w:r w:rsidRPr="00170CE7">
        <w:tab/>
      </w:r>
      <w:r w:rsidRPr="00170CE7">
        <w:tab/>
      </w:r>
      <w:r w:rsidRPr="00170CE7">
        <w:tab/>
        <w:t>ReselectionThreshold</w:t>
      </w:r>
      <w:r w:rsidRPr="00170CE7">
        <w:tab/>
      </w:r>
      <w:r w:rsidRPr="00170CE7">
        <w:tab/>
        <w:t>OPTIONAL,</w:t>
      </w:r>
      <w:r w:rsidRPr="00170CE7">
        <w:tab/>
      </w:r>
      <w:r w:rsidRPr="00170CE7">
        <w:tab/>
        <w:t>-- Need OP</w:t>
      </w:r>
    </w:p>
    <w:p w:rsidR="009722D5" w:rsidRPr="00170CE7" w:rsidRDefault="009722D5" w:rsidP="009722D5">
      <w:pPr>
        <w:pStyle w:val="PL"/>
        <w:shd w:val="clear" w:color="auto" w:fill="E6E6E6"/>
      </w:pPr>
      <w:r w:rsidRPr="00170CE7">
        <w:tab/>
      </w:r>
      <w:r w:rsidRPr="00170CE7">
        <w:tab/>
        <w:t>threshServingLow</w:t>
      </w:r>
      <w:r w:rsidRPr="00170CE7">
        <w:tab/>
      </w:r>
      <w:r w:rsidRPr="00170CE7">
        <w:tab/>
      </w:r>
      <w:r w:rsidRPr="00170CE7">
        <w:tab/>
      </w:r>
      <w:r w:rsidRPr="00170CE7">
        <w:tab/>
      </w:r>
      <w:r w:rsidRPr="00170CE7">
        <w:tab/>
        <w:t>ReselectionThreshold,</w:t>
      </w:r>
    </w:p>
    <w:p w:rsidR="009722D5" w:rsidRPr="00170CE7" w:rsidRDefault="009722D5" w:rsidP="009722D5">
      <w:pPr>
        <w:pStyle w:val="PL"/>
        <w:shd w:val="clear" w:color="auto" w:fill="E6E6E6"/>
      </w:pPr>
      <w:r w:rsidRPr="00170CE7">
        <w:tab/>
      </w:r>
      <w:r w:rsidRPr="00170CE7">
        <w:tab/>
        <w:t>cellReselectionPriority</w:t>
      </w:r>
      <w:r w:rsidRPr="00170CE7">
        <w:tab/>
      </w:r>
      <w:r w:rsidRPr="00170CE7">
        <w:tab/>
      </w:r>
      <w:r w:rsidRPr="00170CE7">
        <w:tab/>
      </w:r>
      <w:r w:rsidRPr="00170CE7">
        <w:tab/>
        <w:t>CellReselectionPriority</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intraFreqCellReselectionInfo</w:t>
      </w:r>
      <w:r w:rsidRPr="00170CE7">
        <w:tab/>
      </w:r>
      <w:r w:rsidRPr="00170CE7">
        <w:tab/>
        <w:t>SEQUENCE {</w:t>
      </w:r>
    </w:p>
    <w:p w:rsidR="009722D5" w:rsidRPr="00170CE7" w:rsidRDefault="009722D5" w:rsidP="009722D5">
      <w:pPr>
        <w:pStyle w:val="PL"/>
        <w:shd w:val="clear" w:color="auto" w:fill="E6E6E6"/>
      </w:pPr>
      <w:r w:rsidRPr="00170CE7">
        <w:tab/>
      </w:r>
      <w:r w:rsidRPr="00170CE7">
        <w:tab/>
        <w:t>q-RxLevMin</w:t>
      </w:r>
      <w:r w:rsidRPr="00170CE7">
        <w:tab/>
      </w:r>
      <w:r w:rsidRPr="00170CE7">
        <w:tab/>
      </w:r>
      <w:r w:rsidRPr="00170CE7">
        <w:tab/>
      </w:r>
      <w:r w:rsidRPr="00170CE7">
        <w:tab/>
      </w:r>
      <w:r w:rsidRPr="00170CE7">
        <w:tab/>
      </w:r>
      <w:r w:rsidRPr="00170CE7">
        <w:tab/>
      </w:r>
      <w:r w:rsidRPr="00170CE7">
        <w:tab/>
        <w:t>Q-RxLevMin,</w:t>
      </w:r>
    </w:p>
    <w:p w:rsidR="009722D5" w:rsidRPr="00170CE7" w:rsidRDefault="009722D5" w:rsidP="009722D5">
      <w:pPr>
        <w:pStyle w:val="PL"/>
        <w:shd w:val="clear" w:color="auto" w:fill="E6E6E6"/>
      </w:pPr>
      <w:r w:rsidRPr="00170CE7">
        <w:tab/>
      </w:r>
      <w:r w:rsidRPr="00170CE7">
        <w:tab/>
        <w:t>p-Max</w:t>
      </w:r>
      <w:r w:rsidRPr="00170CE7">
        <w:tab/>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t>OPTIONAL,</w:t>
      </w:r>
      <w:r w:rsidRPr="00170CE7">
        <w:tab/>
      </w:r>
      <w:r w:rsidRPr="00170CE7">
        <w:tab/>
        <w:t>-- Need OP</w:t>
      </w:r>
    </w:p>
    <w:p w:rsidR="009722D5" w:rsidRPr="00170CE7" w:rsidRDefault="009722D5" w:rsidP="009722D5">
      <w:pPr>
        <w:pStyle w:val="PL"/>
        <w:shd w:val="clear" w:color="auto" w:fill="E6E6E6"/>
      </w:pPr>
      <w:r w:rsidRPr="00170CE7">
        <w:tab/>
      </w:r>
      <w:r w:rsidRPr="00170CE7">
        <w:tab/>
        <w:t>s-IntraSearch</w:t>
      </w:r>
      <w:r w:rsidRPr="00170CE7">
        <w:tab/>
      </w:r>
      <w:r w:rsidRPr="00170CE7">
        <w:tab/>
      </w:r>
      <w:r w:rsidRPr="00170CE7">
        <w:tab/>
      </w:r>
      <w:r w:rsidRPr="00170CE7">
        <w:tab/>
      </w:r>
      <w:r w:rsidRPr="00170CE7">
        <w:tab/>
      </w:r>
      <w:r w:rsidRPr="00170CE7">
        <w:tab/>
        <w:t>ReselectionThreshold</w:t>
      </w:r>
      <w:r w:rsidRPr="00170CE7">
        <w:tab/>
      </w:r>
      <w:r w:rsidRPr="00170CE7">
        <w:tab/>
        <w:t>OPTIONAL,</w:t>
      </w:r>
      <w:r w:rsidRPr="00170CE7">
        <w:tab/>
      </w:r>
      <w:r w:rsidRPr="00170CE7">
        <w:tab/>
        <w:t>-- Need OP</w:t>
      </w:r>
    </w:p>
    <w:p w:rsidR="009722D5" w:rsidRPr="00170CE7" w:rsidRDefault="009722D5" w:rsidP="009722D5">
      <w:pPr>
        <w:pStyle w:val="PL"/>
        <w:shd w:val="clear" w:color="auto" w:fill="E6E6E6"/>
      </w:pPr>
      <w:r w:rsidRPr="00170CE7">
        <w:tab/>
      </w:r>
      <w:r w:rsidRPr="00170CE7">
        <w:tab/>
        <w:t>allowedMeasBandwidth</w:t>
      </w:r>
      <w:r w:rsidRPr="00170CE7">
        <w:tab/>
      </w:r>
      <w:r w:rsidRPr="00170CE7">
        <w:tab/>
      </w:r>
      <w:r w:rsidRPr="00170CE7">
        <w:tab/>
      </w:r>
      <w:r w:rsidRPr="00170CE7">
        <w:tab/>
        <w:t>AllowedMeasBandwidth</w:t>
      </w:r>
      <w:r w:rsidRPr="00170CE7">
        <w:tab/>
      </w:r>
      <w:r w:rsidRPr="00170CE7">
        <w:tab/>
        <w:t>OPTIONAL,</w:t>
      </w:r>
      <w:r w:rsidRPr="00170CE7">
        <w:tab/>
      </w:r>
      <w:r w:rsidRPr="00170CE7">
        <w:tab/>
        <w:t xml:space="preserve">-- </w:t>
      </w:r>
      <w:bookmarkStart w:id="4" w:name="OLE_LINK42"/>
      <w:bookmarkStart w:id="5" w:name="OLE_LINK48"/>
      <w:r w:rsidRPr="00170CE7">
        <w:t>Need OP</w:t>
      </w:r>
      <w:bookmarkEnd w:id="4"/>
      <w:bookmarkEnd w:id="5"/>
    </w:p>
    <w:p w:rsidR="009722D5" w:rsidRPr="00170CE7" w:rsidRDefault="009722D5" w:rsidP="009722D5">
      <w:pPr>
        <w:pStyle w:val="PL"/>
        <w:shd w:val="clear" w:color="auto" w:fill="E6E6E6"/>
      </w:pPr>
      <w:r w:rsidRPr="00170CE7">
        <w:tab/>
      </w:r>
      <w:r w:rsidRPr="00170CE7">
        <w:tab/>
        <w:t>presenceAntennaPort1</w:t>
      </w:r>
      <w:r w:rsidRPr="00170CE7">
        <w:tab/>
      </w:r>
      <w:r w:rsidRPr="00170CE7">
        <w:tab/>
      </w:r>
      <w:r w:rsidRPr="00170CE7">
        <w:tab/>
      </w:r>
      <w:r w:rsidRPr="00170CE7">
        <w:tab/>
        <w:t>PresenceAntennaPort1,</w:t>
      </w:r>
    </w:p>
    <w:p w:rsidR="009722D5" w:rsidRPr="00170CE7" w:rsidRDefault="009722D5" w:rsidP="009722D5">
      <w:pPr>
        <w:pStyle w:val="PL"/>
        <w:shd w:val="clear" w:color="auto" w:fill="E6E6E6"/>
      </w:pPr>
      <w:r w:rsidRPr="00170CE7">
        <w:tab/>
      </w:r>
      <w:r w:rsidRPr="00170CE7">
        <w:tab/>
        <w:t>neighCellConfig</w:t>
      </w:r>
      <w:r w:rsidRPr="00170CE7">
        <w:tab/>
      </w:r>
      <w:r w:rsidRPr="00170CE7">
        <w:tab/>
      </w:r>
      <w:r w:rsidRPr="00170CE7">
        <w:tab/>
      </w:r>
      <w:r w:rsidRPr="00170CE7">
        <w:tab/>
      </w:r>
      <w:r w:rsidRPr="00170CE7">
        <w:tab/>
      </w:r>
      <w:r w:rsidRPr="00170CE7">
        <w:tab/>
        <w:t>NeighCellConfig,</w:t>
      </w:r>
    </w:p>
    <w:p w:rsidR="009722D5" w:rsidRPr="00170CE7" w:rsidRDefault="009722D5" w:rsidP="009722D5">
      <w:pPr>
        <w:pStyle w:val="PL"/>
        <w:shd w:val="clear" w:color="auto" w:fill="E6E6E6"/>
      </w:pPr>
      <w:r w:rsidRPr="00170CE7">
        <w:tab/>
      </w:r>
      <w:r w:rsidRPr="00170CE7">
        <w:tab/>
        <w:t>t-ReselectionEUTRA</w:t>
      </w:r>
      <w:r w:rsidRPr="00170CE7">
        <w:tab/>
      </w:r>
      <w:r w:rsidRPr="00170CE7">
        <w:tab/>
      </w:r>
      <w:r w:rsidRPr="00170CE7">
        <w:tab/>
      </w:r>
      <w:r w:rsidRPr="00170CE7">
        <w:tab/>
      </w:r>
      <w:r w:rsidRPr="00170CE7">
        <w:tab/>
        <w:t>T-Reselection,</w:t>
      </w:r>
    </w:p>
    <w:p w:rsidR="009722D5" w:rsidRPr="00170CE7" w:rsidRDefault="009722D5" w:rsidP="009722D5">
      <w:pPr>
        <w:pStyle w:val="PL"/>
        <w:shd w:val="clear" w:color="auto" w:fill="E6E6E6"/>
      </w:pPr>
      <w:r w:rsidRPr="00170CE7">
        <w:tab/>
      </w:r>
      <w:r w:rsidRPr="00170CE7">
        <w:tab/>
        <w:t>t-ReselectionEUTRA-SF</w:t>
      </w:r>
      <w:r w:rsidRPr="00170CE7">
        <w:tab/>
      </w:r>
      <w:r w:rsidRPr="00170CE7">
        <w:tab/>
      </w:r>
      <w:r w:rsidRPr="00170CE7">
        <w:tab/>
      </w:r>
      <w:r w:rsidRPr="00170CE7">
        <w:tab/>
        <w:t>SpeedStateScaleFactors</w:t>
      </w:r>
      <w:r w:rsidRPr="00170CE7">
        <w:tab/>
      </w:r>
      <w:r w:rsidRPr="00170CE7">
        <w:tab/>
        <w:t>OPTIONAL</w:t>
      </w:r>
      <w:r w:rsidRPr="00170CE7">
        <w:tab/>
      </w:r>
      <w:r w:rsidRPr="00170CE7">
        <w:tab/>
        <w:t>-- Need OP</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lateNonCriticalExtension</w:t>
      </w:r>
      <w:r w:rsidRPr="00170CE7">
        <w:tab/>
      </w:r>
      <w:r w:rsidRPr="00170CE7">
        <w:tab/>
      </w:r>
      <w:r w:rsidRPr="00170CE7">
        <w:tab/>
      </w:r>
      <w:r w:rsidRPr="00170CE7">
        <w:tab/>
        <w:t>OCTET STRING (CONTAINING SystemInformationBlockType3-v10j0-IEs)</w:t>
      </w:r>
      <w:r w:rsidRPr="00170CE7">
        <w:tab/>
        <w:t>OPTIONAL,</w:t>
      </w:r>
    </w:p>
    <w:p w:rsidR="009722D5" w:rsidRPr="00170CE7" w:rsidRDefault="009722D5" w:rsidP="009722D5">
      <w:pPr>
        <w:pStyle w:val="PL"/>
        <w:shd w:val="clear" w:color="auto" w:fill="E6E6E6"/>
      </w:pPr>
      <w:r w:rsidRPr="00170CE7">
        <w:tab/>
        <w:t>[[</w:t>
      </w:r>
      <w:r w:rsidRPr="00170CE7">
        <w:tab/>
        <w:t>s-IntraSearch-v920</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r>
      <w:r w:rsidRPr="00170CE7">
        <w:tab/>
        <w:t>s-IntraSearchP-r9</w:t>
      </w:r>
      <w:r w:rsidRPr="00170CE7">
        <w:tab/>
      </w:r>
      <w:r w:rsidRPr="00170CE7">
        <w:tab/>
      </w:r>
      <w:r w:rsidRPr="00170CE7">
        <w:tab/>
      </w:r>
      <w:r w:rsidRPr="00170CE7">
        <w:tab/>
      </w:r>
      <w:r w:rsidRPr="00170CE7">
        <w:tab/>
        <w:t>ReselectionThreshold,</w:t>
      </w:r>
    </w:p>
    <w:p w:rsidR="009722D5" w:rsidRPr="00170CE7" w:rsidRDefault="009722D5" w:rsidP="009722D5">
      <w:pPr>
        <w:pStyle w:val="PL"/>
        <w:shd w:val="clear" w:color="auto" w:fill="E6E6E6"/>
      </w:pPr>
      <w:r w:rsidRPr="00170CE7">
        <w:tab/>
      </w:r>
      <w:r w:rsidRPr="00170CE7">
        <w:tab/>
      </w:r>
      <w:r w:rsidRPr="00170CE7">
        <w:tab/>
        <w:t>s-IntraSearchQ-r9</w:t>
      </w:r>
      <w:r w:rsidRPr="00170CE7">
        <w:tab/>
      </w:r>
      <w:r w:rsidRPr="00170CE7">
        <w:tab/>
      </w:r>
      <w:r w:rsidRPr="00170CE7">
        <w:tab/>
      </w:r>
      <w:r w:rsidRPr="00170CE7">
        <w:tab/>
      </w:r>
      <w:r w:rsidRPr="00170CE7">
        <w:tab/>
        <w:t>ReselectionThresholdQ-r9</w:t>
      </w:r>
    </w:p>
    <w:p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r>
      <w:r w:rsidRPr="00170CE7">
        <w:tab/>
        <w:t>-- Need OP</w:t>
      </w:r>
    </w:p>
    <w:p w:rsidR="009722D5" w:rsidRPr="00170CE7" w:rsidRDefault="009722D5" w:rsidP="009722D5">
      <w:pPr>
        <w:pStyle w:val="PL"/>
        <w:shd w:val="clear" w:color="auto" w:fill="E6E6E6"/>
      </w:pPr>
      <w:r w:rsidRPr="00170CE7">
        <w:tab/>
      </w:r>
      <w:r w:rsidRPr="00170CE7">
        <w:tab/>
        <w:t>s-NonIntraSearch-v920</w:t>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r>
      <w:r w:rsidRPr="00170CE7">
        <w:tab/>
        <w:t>s-NonIntraSearchP-r9</w:t>
      </w:r>
      <w:r w:rsidRPr="00170CE7">
        <w:tab/>
      </w:r>
      <w:r w:rsidRPr="00170CE7">
        <w:tab/>
      </w:r>
      <w:r w:rsidRPr="00170CE7">
        <w:tab/>
      </w:r>
      <w:r w:rsidRPr="00170CE7">
        <w:tab/>
        <w:t>ReselectionThreshold,</w:t>
      </w:r>
    </w:p>
    <w:p w:rsidR="009722D5" w:rsidRPr="00170CE7" w:rsidRDefault="009722D5" w:rsidP="009722D5">
      <w:pPr>
        <w:pStyle w:val="PL"/>
        <w:shd w:val="clear" w:color="auto" w:fill="E6E6E6"/>
      </w:pPr>
      <w:r w:rsidRPr="00170CE7">
        <w:tab/>
      </w:r>
      <w:r w:rsidRPr="00170CE7">
        <w:tab/>
      </w:r>
      <w:r w:rsidRPr="00170CE7">
        <w:tab/>
        <w:t>s-NonIntraSearchQ-r9</w:t>
      </w:r>
      <w:r w:rsidRPr="00170CE7">
        <w:tab/>
      </w:r>
      <w:r w:rsidRPr="00170CE7">
        <w:tab/>
      </w:r>
      <w:r w:rsidRPr="00170CE7">
        <w:tab/>
      </w:r>
      <w:r w:rsidRPr="00170CE7">
        <w:tab/>
        <w:t>ReselectionThresholdQ-r9</w:t>
      </w:r>
    </w:p>
    <w:p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r>
      <w:r w:rsidRPr="00170CE7">
        <w:tab/>
        <w:t>-- Need OP</w:t>
      </w:r>
    </w:p>
    <w:p w:rsidR="009722D5" w:rsidRPr="00170CE7" w:rsidRDefault="009722D5" w:rsidP="009722D5">
      <w:pPr>
        <w:pStyle w:val="PL"/>
        <w:shd w:val="clear" w:color="auto" w:fill="E6E6E6"/>
      </w:pPr>
      <w:r w:rsidRPr="00170CE7">
        <w:tab/>
      </w:r>
      <w:r w:rsidRPr="00170CE7">
        <w:tab/>
        <w:t>q-QualMin-r9</w:t>
      </w:r>
      <w:r w:rsidRPr="00170CE7">
        <w:tab/>
      </w:r>
      <w:r w:rsidRPr="00170CE7">
        <w:tab/>
      </w:r>
      <w:r w:rsidRPr="00170CE7">
        <w:tab/>
      </w:r>
      <w:r w:rsidRPr="00170CE7">
        <w:tab/>
      </w:r>
      <w:r w:rsidRPr="00170CE7">
        <w:tab/>
      </w:r>
      <w:r w:rsidRPr="00170CE7">
        <w:tab/>
        <w:t>Q-QualMin-r9</w:t>
      </w:r>
      <w:r w:rsidRPr="00170CE7">
        <w:tab/>
      </w:r>
      <w:r w:rsidRPr="00170CE7">
        <w:tab/>
      </w:r>
      <w:r w:rsidRPr="00170CE7">
        <w:tab/>
      </w:r>
      <w:r w:rsidRPr="00170CE7">
        <w:tab/>
        <w:t>OPTIONAL,</w:t>
      </w:r>
      <w:r w:rsidRPr="00170CE7">
        <w:tab/>
      </w:r>
      <w:r w:rsidRPr="00170CE7">
        <w:tab/>
        <w:t>-- Need OP</w:t>
      </w:r>
    </w:p>
    <w:p w:rsidR="009722D5" w:rsidRPr="00170CE7" w:rsidRDefault="009722D5" w:rsidP="009722D5">
      <w:pPr>
        <w:pStyle w:val="PL"/>
        <w:shd w:val="clear" w:color="auto" w:fill="E6E6E6"/>
      </w:pPr>
      <w:r w:rsidRPr="00170CE7">
        <w:tab/>
      </w:r>
      <w:r w:rsidRPr="00170CE7">
        <w:tab/>
        <w:t>threshServingLowQ-r9</w:t>
      </w:r>
      <w:r w:rsidRPr="00170CE7">
        <w:tab/>
      </w:r>
      <w:r w:rsidRPr="00170CE7">
        <w:tab/>
      </w:r>
      <w:r w:rsidRPr="00170CE7">
        <w:tab/>
      </w:r>
      <w:r w:rsidRPr="00170CE7">
        <w:tab/>
        <w:t>ReselectionThresholdQ-r9</w:t>
      </w:r>
      <w:r w:rsidRPr="00170CE7">
        <w:tab/>
        <w:t>OPTIONAL</w:t>
      </w:r>
      <w:r w:rsidRPr="00170CE7">
        <w:tab/>
      </w:r>
      <w:r w:rsidRPr="00170CE7">
        <w:tab/>
        <w:t>-- Need OP</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q-QualMinWB-r11</w:t>
      </w:r>
      <w:r w:rsidRPr="00170CE7">
        <w:tab/>
      </w:r>
      <w:r w:rsidRPr="00170CE7">
        <w:tab/>
      </w:r>
      <w:r w:rsidRPr="00170CE7">
        <w:tab/>
      </w:r>
      <w:r w:rsidRPr="00170CE7">
        <w:tab/>
      </w:r>
      <w:r w:rsidRPr="00170CE7">
        <w:tab/>
      </w:r>
      <w:r w:rsidRPr="00170CE7">
        <w:tab/>
        <w:t>Q-QualMin-r9</w:t>
      </w:r>
      <w:r w:rsidRPr="00170CE7">
        <w:tab/>
      </w:r>
      <w:r w:rsidRPr="00170CE7">
        <w:tab/>
      </w:r>
      <w:r w:rsidRPr="00170CE7">
        <w:tab/>
      </w:r>
      <w:r w:rsidRPr="00170CE7">
        <w:tab/>
        <w:t>OPTIONAL</w:t>
      </w:r>
      <w:r w:rsidRPr="00170CE7">
        <w:tab/>
        <w:t>-- Cond WB-RSRQ</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tabs>
          <w:tab w:val="clear" w:pos="8448"/>
          <w:tab w:val="left" w:pos="8365"/>
        </w:tabs>
      </w:pPr>
      <w:r w:rsidRPr="00170CE7">
        <w:tab/>
        <w:t>[[</w:t>
      </w:r>
      <w:r w:rsidRPr="00170CE7">
        <w:tab/>
        <w:t>q-QualMinRSRQ-OnAllSymbols-r12</w:t>
      </w:r>
      <w:r w:rsidRPr="00170CE7">
        <w:tab/>
      </w:r>
      <w:r w:rsidRPr="00170CE7">
        <w:tab/>
      </w:r>
      <w:r w:rsidRPr="00170CE7">
        <w:tab/>
        <w:t>Q-QualMin-r9</w:t>
      </w:r>
      <w:r w:rsidRPr="00170CE7">
        <w:tab/>
      </w:r>
      <w:r w:rsidRPr="00170CE7">
        <w:tab/>
      </w:r>
      <w:r w:rsidRPr="00170CE7">
        <w:tab/>
      </w:r>
      <w:r w:rsidRPr="00170CE7">
        <w:tab/>
        <w:t>OPTIONAL</w:t>
      </w:r>
      <w:r w:rsidRPr="00170CE7">
        <w:tab/>
      </w:r>
      <w:r w:rsidRPr="00170CE7">
        <w:tab/>
      </w:r>
      <w:r w:rsidRPr="00170CE7">
        <w:tab/>
        <w:t>-- Cond RSRQ</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cellReselectionServingFreqInfo-v1310 CellReselectionServingFreqInfo-v1310</w:t>
      </w:r>
      <w:r w:rsidR="00497FBE" w:rsidRPr="00170CE7">
        <w:tab/>
      </w:r>
      <w:r w:rsidRPr="00170CE7">
        <w:t>OPTIONAL,</w:t>
      </w:r>
      <w:r w:rsidRPr="00170CE7">
        <w:tab/>
      </w:r>
      <w:r w:rsidRPr="00170CE7">
        <w:tab/>
        <w:t>-- Need OP</w:t>
      </w:r>
    </w:p>
    <w:p w:rsidR="009722D5" w:rsidRPr="00170CE7" w:rsidRDefault="009722D5" w:rsidP="009722D5">
      <w:pPr>
        <w:pStyle w:val="PL"/>
        <w:shd w:val="clear" w:color="auto" w:fill="E6E6E6"/>
      </w:pPr>
      <w:r w:rsidRPr="00170CE7">
        <w:tab/>
      </w:r>
      <w:r w:rsidRPr="00170CE7">
        <w:tab/>
        <w:t>redistributionServingInfo-r13</w:t>
      </w:r>
      <w:r w:rsidRPr="00170CE7">
        <w:tab/>
      </w:r>
      <w:r w:rsidRPr="00170CE7">
        <w:tab/>
      </w:r>
      <w:r w:rsidRPr="00170CE7">
        <w:tab/>
        <w:t>RedistributionServingInfo-r13 OPTIONAL,</w:t>
      </w:r>
      <w:r w:rsidRPr="00170CE7">
        <w:tab/>
        <w:t>--Need OR</w:t>
      </w:r>
    </w:p>
    <w:p w:rsidR="009722D5" w:rsidRPr="00170CE7" w:rsidRDefault="009722D5" w:rsidP="009722D5">
      <w:pPr>
        <w:pStyle w:val="PL"/>
        <w:shd w:val="clear" w:color="auto" w:fill="E6E6E6"/>
      </w:pPr>
      <w:r w:rsidRPr="00170CE7">
        <w:tab/>
      </w:r>
      <w:r w:rsidRPr="00170CE7">
        <w:tab/>
        <w:t>cellSelectionInfoCE-r13</w:t>
      </w:r>
      <w:r w:rsidRPr="00170CE7">
        <w:tab/>
      </w:r>
      <w:r w:rsidRPr="00170CE7">
        <w:tab/>
      </w:r>
      <w:r w:rsidRPr="00170CE7">
        <w:tab/>
      </w:r>
      <w:r w:rsidRPr="00170CE7">
        <w:tab/>
      </w:r>
      <w:r w:rsidRPr="00170CE7">
        <w:tab/>
        <w:t>CellSelectionInfoCE-r13</w:t>
      </w:r>
      <w:r w:rsidRPr="00170CE7">
        <w:tab/>
      </w:r>
      <w:r w:rsidRPr="00170CE7">
        <w:tab/>
        <w:t>OPTIONAL,</w:t>
      </w:r>
      <w:r w:rsidRPr="00170CE7">
        <w:tab/>
      </w:r>
      <w:r w:rsidRPr="00170CE7">
        <w:tab/>
        <w:t>-- Need OP</w:t>
      </w:r>
    </w:p>
    <w:p w:rsidR="009722D5" w:rsidRPr="00170CE7" w:rsidRDefault="009722D5" w:rsidP="009722D5">
      <w:pPr>
        <w:pStyle w:val="PL"/>
        <w:shd w:val="clear" w:color="auto" w:fill="E6E6E6"/>
        <w:rPr>
          <w:b/>
          <w:bCs/>
          <w:iCs/>
        </w:rPr>
      </w:pPr>
      <w:r w:rsidRPr="00170CE7">
        <w:tab/>
      </w:r>
      <w:r w:rsidRPr="00170CE7">
        <w:tab/>
      </w:r>
      <w:r w:rsidRPr="00170CE7">
        <w:rPr>
          <w:bCs/>
          <w:iCs/>
        </w:rPr>
        <w:t>t-ReselectionEUTRA-CE-r13</w:t>
      </w:r>
      <w:r w:rsidRPr="00170CE7">
        <w:rPr>
          <w:bCs/>
          <w:iCs/>
        </w:rPr>
        <w:tab/>
      </w:r>
      <w:r w:rsidRPr="00170CE7">
        <w:rPr>
          <w:bCs/>
          <w:iCs/>
        </w:rPr>
        <w:tab/>
      </w:r>
      <w:r w:rsidRPr="00170CE7">
        <w:rPr>
          <w:bCs/>
          <w:iCs/>
        </w:rPr>
        <w:tab/>
      </w:r>
      <w:r w:rsidRPr="00170CE7">
        <w:rPr>
          <w:bCs/>
          <w:iCs/>
        </w:rPr>
        <w:tab/>
        <w:t>T-ReselectionEUTRA-CE-r13</w:t>
      </w:r>
      <w:r w:rsidRPr="00170CE7">
        <w:rPr>
          <w:bCs/>
          <w:iCs/>
        </w:rPr>
        <w:tab/>
        <w:t>OPTIONAL</w:t>
      </w:r>
      <w:r w:rsidRPr="00170CE7">
        <w:rPr>
          <w:b/>
          <w:bCs/>
          <w:iCs/>
        </w:rPr>
        <w:tab/>
      </w:r>
      <w:r w:rsidRPr="00170CE7">
        <w:rPr>
          <w:b/>
          <w:bCs/>
          <w:iCs/>
        </w:rPr>
        <w:tab/>
      </w:r>
      <w:r w:rsidRPr="00170CE7">
        <w:rPr>
          <w:bCs/>
          <w:iCs/>
        </w:rPr>
        <w:t>-- Need OP</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cellSelectionInfoCE1-r13</w:t>
      </w:r>
      <w:r w:rsidRPr="00170CE7">
        <w:tab/>
      </w:r>
      <w:r w:rsidRPr="00170CE7">
        <w:tab/>
      </w:r>
      <w:r w:rsidRPr="00170CE7">
        <w:tab/>
      </w:r>
      <w:r w:rsidRPr="00170CE7">
        <w:tab/>
        <w:t>CellSelectionInfoCE1-r13</w:t>
      </w:r>
      <w:r w:rsidRPr="00170CE7">
        <w:tab/>
        <w:t>OPTIONAL</w:t>
      </w:r>
      <w:r w:rsidRPr="00170CE7">
        <w:tab/>
        <w:t>-- Need OP</w:t>
      </w:r>
    </w:p>
    <w:p w:rsidR="003F71FB" w:rsidRPr="00170CE7" w:rsidRDefault="009722D5" w:rsidP="003F71FB">
      <w:pPr>
        <w:pStyle w:val="PL"/>
        <w:shd w:val="clear" w:color="auto" w:fill="E6E6E6"/>
      </w:pPr>
      <w:r w:rsidRPr="00170CE7">
        <w:tab/>
        <w:t>]]</w:t>
      </w:r>
      <w:r w:rsidR="003F71FB" w:rsidRPr="00170CE7">
        <w:t>,</w:t>
      </w:r>
    </w:p>
    <w:p w:rsidR="003F71FB" w:rsidRPr="00170CE7" w:rsidRDefault="003F71FB" w:rsidP="003F71FB">
      <w:pPr>
        <w:pStyle w:val="PL"/>
        <w:shd w:val="clear" w:color="auto" w:fill="E6E6E6"/>
      </w:pPr>
      <w:r w:rsidRPr="00170CE7">
        <w:tab/>
        <w:t>[[</w:t>
      </w:r>
      <w:r w:rsidRPr="00170CE7">
        <w:tab/>
        <w:t>cellSelectionInfoCE1-v1360</w:t>
      </w:r>
      <w:r w:rsidRPr="00170CE7">
        <w:tab/>
      </w:r>
      <w:r w:rsidRPr="00170CE7">
        <w:tab/>
      </w:r>
      <w:r w:rsidRPr="00170CE7">
        <w:tab/>
        <w:t>CellSelectionInfoCE1-v1360</w:t>
      </w:r>
      <w:r w:rsidRPr="00170CE7">
        <w:tab/>
        <w:t>OPTIONAL</w:t>
      </w:r>
      <w:r w:rsidRPr="00170CE7">
        <w:tab/>
      </w:r>
      <w:r w:rsidRPr="00170CE7">
        <w:tab/>
        <w:t>-- Cond QrxlevminCE1</w:t>
      </w:r>
    </w:p>
    <w:p w:rsidR="009722D5" w:rsidRPr="00170CE7" w:rsidRDefault="003F71FB" w:rsidP="003F71FB">
      <w:pPr>
        <w:pStyle w:val="PL"/>
        <w:shd w:val="clear" w:color="auto" w:fill="E6E6E6"/>
      </w:pPr>
      <w:r w:rsidRPr="00170CE7">
        <w:tab/>
        <w:t>]]</w:t>
      </w:r>
      <w:r w:rsidR="00AF4074" w:rsidRPr="00170CE7">
        <w:t>,</w:t>
      </w:r>
    </w:p>
    <w:p w:rsidR="00AF4074" w:rsidRPr="00170CE7" w:rsidRDefault="00AF4074" w:rsidP="00AF4074">
      <w:pPr>
        <w:pStyle w:val="PL"/>
        <w:shd w:val="clear" w:color="auto" w:fill="E6E6E6"/>
      </w:pPr>
      <w:r w:rsidRPr="00170CE7">
        <w:tab/>
        <w:t>[[</w:t>
      </w:r>
      <w:r w:rsidR="00497FBE" w:rsidRPr="00170CE7">
        <w:tab/>
      </w:r>
      <w:r w:rsidRPr="00170CE7">
        <w:t>cellReselectionInfoCommon-v1460</w:t>
      </w:r>
      <w:r w:rsidRPr="00170CE7">
        <w:tab/>
      </w:r>
      <w:r w:rsidRPr="00170CE7">
        <w:tab/>
        <w:t>CellReselectionInfoCommon-v1460</w:t>
      </w:r>
      <w:r w:rsidRPr="00170CE7">
        <w:tab/>
        <w:t>OPTIONAL</w:t>
      </w:r>
      <w:r w:rsidR="00497FBE" w:rsidRPr="00170CE7">
        <w:tab/>
      </w:r>
      <w:r w:rsidRPr="00170CE7">
        <w:t>-- Need OR</w:t>
      </w:r>
    </w:p>
    <w:p w:rsidR="001A254A" w:rsidRPr="00170CE7" w:rsidRDefault="00AF4074" w:rsidP="001A254A">
      <w:pPr>
        <w:pStyle w:val="PL"/>
        <w:shd w:val="clear" w:color="auto" w:fill="E6E6E6"/>
      </w:pPr>
      <w:r w:rsidRPr="00170CE7">
        <w:tab/>
        <w:t>]]</w:t>
      </w:r>
      <w:r w:rsidR="001A254A" w:rsidRPr="00170CE7">
        <w:t>,</w:t>
      </w:r>
    </w:p>
    <w:p w:rsidR="001A254A" w:rsidRPr="00170CE7" w:rsidRDefault="001A254A" w:rsidP="001A254A">
      <w:pPr>
        <w:pStyle w:val="PL"/>
        <w:shd w:val="clear" w:color="auto" w:fill="E6E6E6"/>
      </w:pPr>
      <w:r w:rsidRPr="00170CE7">
        <w:tab/>
        <w:t>[[</w:t>
      </w:r>
      <w:r w:rsidRPr="00170CE7">
        <w:tab/>
        <w:t>cellReselectionInfoHSDN-r15</w:t>
      </w:r>
      <w:r w:rsidRPr="00170CE7">
        <w:tab/>
      </w:r>
      <w:r w:rsidRPr="00170CE7">
        <w:tab/>
      </w:r>
      <w:r w:rsidRPr="00170CE7">
        <w:tab/>
        <w:t>CellReselectionInfoHSDN-r15</w:t>
      </w:r>
      <w:r w:rsidRPr="00170CE7">
        <w:tab/>
        <w:t>OPTIONAL</w:t>
      </w:r>
      <w:r w:rsidR="0084031F" w:rsidRPr="00170CE7">
        <w:t>,</w:t>
      </w:r>
      <w:r w:rsidRPr="00170CE7">
        <w:tab/>
      </w:r>
      <w:r w:rsidRPr="00170CE7">
        <w:tab/>
        <w:t>-- Need OR</w:t>
      </w:r>
    </w:p>
    <w:p w:rsidR="00FE39FB" w:rsidRPr="00170CE7" w:rsidRDefault="00FE39FB" w:rsidP="00FE39FB">
      <w:pPr>
        <w:pStyle w:val="PL"/>
        <w:shd w:val="clear" w:color="auto" w:fill="E6E6E6"/>
      </w:pPr>
      <w:r w:rsidRPr="00170CE7">
        <w:tab/>
      </w:r>
      <w:r w:rsidRPr="00170CE7">
        <w:tab/>
        <w:t xml:space="preserve">cellSelectionInfoCE-v1530 </w:t>
      </w:r>
      <w:r w:rsidRPr="00170CE7">
        <w:tab/>
      </w:r>
      <w:r w:rsidRPr="00170CE7">
        <w:tab/>
      </w:r>
      <w:r w:rsidRPr="00170CE7">
        <w:tab/>
        <w:t>CellSelectionInfoCE-v1530</w:t>
      </w:r>
      <w:r w:rsidRPr="00170CE7">
        <w:tab/>
      </w:r>
      <w:r w:rsidRPr="00170CE7">
        <w:tab/>
        <w:t>OPTIONAL,</w:t>
      </w:r>
      <w:r w:rsidRPr="00170CE7">
        <w:tab/>
      </w:r>
      <w:r w:rsidRPr="00170CE7">
        <w:tab/>
        <w:t>-- Need OP</w:t>
      </w:r>
    </w:p>
    <w:p w:rsidR="00FE39FB" w:rsidRPr="00170CE7" w:rsidRDefault="00FE39FB" w:rsidP="00FE39FB">
      <w:pPr>
        <w:pStyle w:val="PL"/>
        <w:shd w:val="clear" w:color="auto" w:fill="E6E6E6"/>
      </w:pPr>
      <w:r w:rsidRPr="00170CE7">
        <w:tab/>
      </w:r>
      <w:r w:rsidRPr="00170CE7">
        <w:tab/>
        <w:t>crs-IntfMitigNeighCellsCE-r15</w:t>
      </w:r>
      <w:r w:rsidRPr="00170CE7">
        <w:tab/>
      </w:r>
      <w:r w:rsidRPr="00170CE7">
        <w:tab/>
        <w:t>ENUMERATED {enabled}</w:t>
      </w:r>
      <w:r w:rsidRPr="00170CE7">
        <w:tab/>
      </w:r>
      <w:r w:rsidRPr="00170CE7">
        <w:tab/>
        <w:t>OPTIONAL</w:t>
      </w:r>
      <w:r w:rsidRPr="00170CE7">
        <w:tab/>
      </w:r>
      <w:r w:rsidRPr="00170CE7">
        <w:tab/>
        <w:t>-- Need OP</w:t>
      </w:r>
    </w:p>
    <w:p w:rsidR="00AF4074" w:rsidRPr="0066106E" w:rsidRDefault="00FE39FB" w:rsidP="00FE39FB">
      <w:pPr>
        <w:pStyle w:val="PL"/>
        <w:shd w:val="clear" w:color="auto" w:fill="E6E6E6"/>
        <w:rPr>
          <w:color w:val="0000FF"/>
          <w:highlight w:val="yellow"/>
        </w:rPr>
      </w:pPr>
      <w:r w:rsidRPr="00170CE7">
        <w:tab/>
        <w:t>]]</w:t>
      </w:r>
      <w:r w:rsidR="0013620D" w:rsidRPr="0066106E">
        <w:rPr>
          <w:color w:val="0000FF"/>
          <w:highlight w:val="yellow"/>
        </w:rPr>
        <w:t>,</w:t>
      </w:r>
    </w:p>
    <w:p w:rsidR="0013620D" w:rsidRPr="0066106E" w:rsidRDefault="0013620D" w:rsidP="005D3B0A">
      <w:pPr>
        <w:pStyle w:val="PL"/>
        <w:shd w:val="clear" w:color="auto" w:fill="E6E6E6"/>
        <w:tabs>
          <w:tab w:val="clear" w:pos="8448"/>
          <w:tab w:val="clear" w:pos="9216"/>
          <w:tab w:val="left" w:pos="8140"/>
          <w:tab w:val="left" w:pos="9365"/>
        </w:tabs>
        <w:rPr>
          <w:color w:val="0000FF"/>
          <w:highlight w:val="yellow"/>
        </w:rPr>
      </w:pPr>
      <w:r w:rsidRPr="0066106E">
        <w:rPr>
          <w:color w:val="0000FF"/>
          <w:highlight w:val="yellow"/>
        </w:rPr>
        <w:tab/>
        <w:t>[[</w:t>
      </w:r>
      <w:r w:rsidRPr="0066106E">
        <w:rPr>
          <w:color w:val="0000FF"/>
          <w:highlight w:val="yellow"/>
        </w:rPr>
        <w:tab/>
        <w:t>cellReselectionServingFreqInfoENDC-r16 CellReselectionS</w:t>
      </w:r>
      <w:r w:rsidR="005D3B0A" w:rsidRPr="0066106E">
        <w:rPr>
          <w:color w:val="0000FF"/>
          <w:highlight w:val="yellow"/>
        </w:rPr>
        <w:t>ervingFreqInfoENDC-r16  OPTIONAL</w:t>
      </w:r>
      <w:r w:rsidRPr="0066106E">
        <w:rPr>
          <w:color w:val="0000FF"/>
          <w:highlight w:val="yellow"/>
        </w:rPr>
        <w:tab/>
        <w:t>-- Need OP</w:t>
      </w:r>
    </w:p>
    <w:p w:rsidR="0013620D" w:rsidRPr="0013620D" w:rsidRDefault="0013620D" w:rsidP="0013620D">
      <w:pPr>
        <w:pStyle w:val="PL"/>
        <w:shd w:val="clear" w:color="auto" w:fill="E6E6E6"/>
        <w:tabs>
          <w:tab w:val="clear" w:pos="4608"/>
        </w:tabs>
        <w:rPr>
          <w:rFonts w:eastAsia="맑은 고딕"/>
          <w:color w:val="0000FF"/>
          <w:lang w:eastAsia="ko-KR"/>
        </w:rPr>
      </w:pPr>
      <w:r w:rsidRPr="0066106E">
        <w:rPr>
          <w:rFonts w:eastAsia="맑은 고딕"/>
          <w:color w:val="0000FF"/>
          <w:highlight w:val="yellow"/>
          <w:lang w:eastAsia="ko-KR"/>
        </w:rPr>
        <w:tab/>
      </w:r>
      <w:r w:rsidRPr="0066106E">
        <w:rPr>
          <w:rFonts w:eastAsia="맑은 고딕" w:hint="eastAsia"/>
          <w:color w:val="0000FF"/>
          <w:highlight w:val="yellow"/>
          <w:lang w:eastAsia="ko-KR"/>
        </w:rPr>
        <w:t>]]</w:t>
      </w:r>
    </w:p>
    <w:p w:rsidR="009722D5" w:rsidRPr="00170CE7" w:rsidRDefault="009722D5" w:rsidP="00AF4074">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RedistributionServingInfo-r13 ::=</w:t>
      </w:r>
      <w:r w:rsidRPr="00170CE7">
        <w:tab/>
      </w:r>
      <w:r w:rsidRPr="00170CE7">
        <w:tab/>
        <w:t>SEQUENCE {</w:t>
      </w:r>
    </w:p>
    <w:p w:rsidR="009722D5" w:rsidRPr="00170CE7" w:rsidRDefault="009722D5" w:rsidP="009722D5">
      <w:pPr>
        <w:pStyle w:val="PL"/>
        <w:shd w:val="clear" w:color="auto" w:fill="E6E6E6"/>
      </w:pPr>
      <w:r w:rsidRPr="00170CE7">
        <w:tab/>
        <w:t>redistributionFactorServing-r13</w:t>
      </w:r>
      <w:r w:rsidRPr="00170CE7">
        <w:tab/>
      </w:r>
      <w:r w:rsidRPr="00170CE7">
        <w:tab/>
        <w:t>INTEGER(0..10),</w:t>
      </w:r>
    </w:p>
    <w:p w:rsidR="009722D5" w:rsidRPr="00170CE7" w:rsidRDefault="009722D5" w:rsidP="009722D5">
      <w:pPr>
        <w:pStyle w:val="PL"/>
        <w:shd w:val="clear" w:color="auto" w:fill="E6E6E6"/>
      </w:pPr>
      <w:r w:rsidRPr="00170CE7">
        <w:tab/>
        <w:t>redistributionFactorCell-r13</w:t>
      </w:r>
      <w:r w:rsidRPr="00170CE7">
        <w:tab/>
      </w:r>
      <w:r w:rsidRPr="00170CE7">
        <w:tab/>
        <w:t>ENUMERATED{true}</w:t>
      </w:r>
      <w:r w:rsidRPr="00170CE7">
        <w:tab/>
      </w:r>
      <w:r w:rsidRPr="00170CE7">
        <w:tab/>
      </w:r>
      <w:r w:rsidRPr="00170CE7">
        <w:tab/>
      </w:r>
      <w:r w:rsidRPr="00170CE7">
        <w:tab/>
        <w:t>OPTIONAL,</w:t>
      </w:r>
      <w:r w:rsidRPr="00170CE7">
        <w:tab/>
        <w:t>--Need OP</w:t>
      </w:r>
    </w:p>
    <w:p w:rsidR="009722D5" w:rsidRPr="00170CE7" w:rsidRDefault="009722D5" w:rsidP="009722D5">
      <w:pPr>
        <w:pStyle w:val="PL"/>
        <w:shd w:val="clear" w:color="auto" w:fill="E6E6E6"/>
      </w:pPr>
      <w:r w:rsidRPr="00170CE7">
        <w:tab/>
        <w:t>t360-r13</w:t>
      </w:r>
      <w:r w:rsidRPr="00170CE7">
        <w:tab/>
      </w:r>
      <w:r w:rsidRPr="00170CE7">
        <w:tab/>
      </w:r>
      <w:r w:rsidRPr="00170CE7">
        <w:tab/>
      </w:r>
      <w:r w:rsidRPr="00170CE7">
        <w:tab/>
      </w:r>
      <w:r w:rsidRPr="00170CE7">
        <w:tab/>
      </w:r>
      <w:r w:rsidRPr="00170CE7">
        <w:tab/>
      </w:r>
      <w:r w:rsidRPr="00170CE7">
        <w:tab/>
        <w:t>ENUMERATED {min4, min8, min16, min32,infinity,</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spare3,spare2,spare1},</w:t>
      </w:r>
    </w:p>
    <w:p w:rsidR="009722D5" w:rsidRPr="00170CE7" w:rsidRDefault="009722D5" w:rsidP="009722D5">
      <w:pPr>
        <w:pStyle w:val="PL"/>
        <w:shd w:val="clear" w:color="auto" w:fill="E6E6E6"/>
      </w:pPr>
      <w:r w:rsidRPr="00170CE7">
        <w:tab/>
        <w:t>redistrOnPagingOnly-r13</w:t>
      </w:r>
      <w:r w:rsidRPr="00170CE7">
        <w:tab/>
      </w:r>
      <w:r w:rsidRPr="00170CE7">
        <w:tab/>
      </w:r>
      <w:r w:rsidRPr="00170CE7">
        <w:tab/>
      </w:r>
      <w:r w:rsidRPr="00170CE7">
        <w:tab/>
        <w:t>ENUMERATED {true}</w:t>
      </w:r>
      <w:r w:rsidRPr="00170CE7">
        <w:tab/>
      </w:r>
      <w:r w:rsidRPr="00170CE7">
        <w:tab/>
        <w:t>OPTIONAL</w:t>
      </w:r>
      <w:r w:rsidRPr="00170CE7">
        <w:tab/>
        <w:t>--Need OP</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CellReselectionServingFreqInfo-v1310 ::=</w:t>
      </w:r>
      <w:r w:rsidRPr="00170CE7">
        <w:tab/>
        <w:t>SEQUENCE {</w:t>
      </w:r>
    </w:p>
    <w:p w:rsidR="009722D5" w:rsidRPr="00170CE7" w:rsidRDefault="009722D5" w:rsidP="009722D5">
      <w:pPr>
        <w:pStyle w:val="PL"/>
        <w:shd w:val="clear" w:color="auto" w:fill="E6E6E6"/>
      </w:pPr>
      <w:r w:rsidRPr="00170CE7">
        <w:tab/>
        <w:t>cellReselectionSubPriority-r13</w:t>
      </w:r>
      <w:r w:rsidRPr="00170CE7">
        <w:tab/>
      </w:r>
      <w:r w:rsidRPr="00170CE7">
        <w:tab/>
      </w:r>
      <w:r w:rsidRPr="00170CE7">
        <w:tab/>
      </w:r>
      <w:r w:rsidRPr="00170CE7">
        <w:tab/>
        <w:t>CellReselectionSubPriority-r13</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 Late non critical extensions</w:t>
      </w:r>
    </w:p>
    <w:p w:rsidR="009722D5" w:rsidRPr="00170CE7" w:rsidRDefault="009722D5" w:rsidP="009722D5">
      <w:pPr>
        <w:pStyle w:val="PL"/>
        <w:shd w:val="clear" w:color="auto" w:fill="E6E6E6"/>
      </w:pPr>
      <w:r w:rsidRPr="00170CE7">
        <w:t>SystemInformationBlockType3-v10j0-IEs ::= SEQUENCE {</w:t>
      </w:r>
    </w:p>
    <w:p w:rsidR="009722D5" w:rsidRPr="00170CE7" w:rsidRDefault="009722D5" w:rsidP="009722D5">
      <w:pPr>
        <w:pStyle w:val="PL"/>
        <w:shd w:val="clear" w:color="auto" w:fill="E6E6E6"/>
      </w:pPr>
      <w:r w:rsidRPr="00170CE7">
        <w:tab/>
        <w:t>freqBandInfo-r10</w:t>
      </w:r>
      <w:r w:rsidRPr="00170CE7">
        <w:tab/>
      </w:r>
      <w:r w:rsidRPr="00170CE7">
        <w:tab/>
      </w:r>
      <w:r w:rsidRPr="00170CE7">
        <w:tab/>
      </w:r>
      <w:r w:rsidRPr="00170CE7">
        <w:tab/>
      </w:r>
      <w:r w:rsidRPr="00170CE7">
        <w:tab/>
        <w:t>NS-PmaxList-r10</w:t>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t>multiBandInfoList-v10j0</w:t>
      </w:r>
      <w:r w:rsidRPr="00170CE7">
        <w:tab/>
      </w:r>
      <w:r w:rsidRPr="00170CE7">
        <w:tab/>
      </w:r>
      <w:r w:rsidRPr="00170CE7">
        <w:tab/>
      </w:r>
      <w:r w:rsidRPr="00170CE7">
        <w:tab/>
        <w:t>MultiBandInfoList-v10j0</w:t>
      </w:r>
      <w:r w:rsidRPr="00170CE7">
        <w:tab/>
      </w:r>
      <w:r w:rsidRPr="00170CE7">
        <w:tab/>
        <w:t>OPTIONAL,</w:t>
      </w:r>
      <w:r w:rsidRPr="00170CE7">
        <w:tab/>
        <w:t>-- Need OR</w:t>
      </w:r>
    </w:p>
    <w:p w:rsidR="009722D5" w:rsidRPr="00170CE7" w:rsidRDefault="009722D5" w:rsidP="009722D5">
      <w:pPr>
        <w:pStyle w:val="PL"/>
        <w:shd w:val="clear" w:color="auto" w:fill="E6E6E6"/>
      </w:pPr>
      <w:r w:rsidRPr="00170CE7">
        <w:tab/>
        <w:t>nonCriticalExtension</w:t>
      </w:r>
      <w:r w:rsidRPr="00170CE7">
        <w:tab/>
      </w:r>
      <w:r w:rsidRPr="00170CE7">
        <w:tab/>
      </w:r>
      <w:r w:rsidRPr="00170CE7">
        <w:tab/>
      </w:r>
      <w:r w:rsidRPr="00170CE7">
        <w:tab/>
      </w:r>
      <w:r w:rsidR="00F43CBE" w:rsidRPr="00170CE7">
        <w:t>SystemInformationBlockType3-</w:t>
      </w:r>
      <w:r w:rsidR="0080664D" w:rsidRPr="00170CE7">
        <w:t>v10l0</w:t>
      </w:r>
      <w:r w:rsidR="00F43CBE" w:rsidRPr="00170CE7">
        <w:t>-IEs</w:t>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F43CBE" w:rsidRPr="00170CE7" w:rsidRDefault="00F43CBE" w:rsidP="00F43CBE">
      <w:pPr>
        <w:pStyle w:val="PL"/>
        <w:shd w:val="clear" w:color="auto" w:fill="E6E6E6"/>
      </w:pPr>
    </w:p>
    <w:p w:rsidR="00F43CBE" w:rsidRPr="00170CE7" w:rsidRDefault="00F43CBE" w:rsidP="00F43CBE">
      <w:pPr>
        <w:pStyle w:val="PL"/>
        <w:shd w:val="clear" w:color="auto" w:fill="E6E6E6"/>
      </w:pPr>
      <w:r w:rsidRPr="00170CE7">
        <w:t>SystemInformationBlockType3-</w:t>
      </w:r>
      <w:r w:rsidR="0080664D" w:rsidRPr="00170CE7">
        <w:t>v10l0</w:t>
      </w:r>
      <w:r w:rsidRPr="00170CE7">
        <w:t>-IEs ::= SEQUENCE {</w:t>
      </w:r>
    </w:p>
    <w:p w:rsidR="00F43CBE" w:rsidRPr="00170CE7" w:rsidRDefault="00F43CBE" w:rsidP="00F43CBE">
      <w:pPr>
        <w:pStyle w:val="PL"/>
        <w:shd w:val="clear" w:color="auto" w:fill="E6E6E6"/>
      </w:pPr>
      <w:r w:rsidRPr="00170CE7">
        <w:tab/>
        <w:t>freqBandInfo-</w:t>
      </w:r>
      <w:r w:rsidR="0080664D" w:rsidRPr="00170CE7">
        <w:t>v10l0</w:t>
      </w:r>
      <w:r w:rsidRPr="00170CE7">
        <w:tab/>
      </w:r>
      <w:r w:rsidRPr="00170CE7">
        <w:tab/>
      </w:r>
      <w:r w:rsidRPr="00170CE7">
        <w:tab/>
      </w:r>
      <w:r w:rsidRPr="00170CE7">
        <w:tab/>
      </w:r>
      <w:r w:rsidRPr="00170CE7">
        <w:tab/>
        <w:t>NS-PmaxList-</w:t>
      </w:r>
      <w:r w:rsidR="0080664D" w:rsidRPr="00170CE7">
        <w:t>v10l0</w:t>
      </w:r>
      <w:r w:rsidRPr="00170CE7">
        <w:tab/>
      </w:r>
      <w:r w:rsidRPr="00170CE7">
        <w:tab/>
      </w:r>
      <w:r w:rsidRPr="00170CE7">
        <w:tab/>
        <w:t>OPTIONAL,</w:t>
      </w:r>
      <w:r w:rsidRPr="00170CE7">
        <w:tab/>
        <w:t>-- Need OR</w:t>
      </w:r>
    </w:p>
    <w:p w:rsidR="00F43CBE" w:rsidRPr="00170CE7" w:rsidRDefault="00F43CBE" w:rsidP="00F43CBE">
      <w:pPr>
        <w:pStyle w:val="PL"/>
        <w:shd w:val="clear" w:color="auto" w:fill="E6E6E6"/>
      </w:pPr>
      <w:r w:rsidRPr="00170CE7">
        <w:tab/>
        <w:t>multiBandInfoList-</w:t>
      </w:r>
      <w:r w:rsidR="0080664D" w:rsidRPr="00170CE7">
        <w:t>v10l0</w:t>
      </w:r>
      <w:r w:rsidRPr="00170CE7">
        <w:tab/>
      </w:r>
      <w:r w:rsidRPr="00170CE7">
        <w:tab/>
      </w:r>
      <w:r w:rsidRPr="00170CE7">
        <w:tab/>
      </w:r>
      <w:r w:rsidRPr="00170CE7">
        <w:tab/>
        <w:t>MultiBandInfoList-</w:t>
      </w:r>
      <w:r w:rsidR="0080664D" w:rsidRPr="00170CE7">
        <w:t>v10l0</w:t>
      </w:r>
      <w:r w:rsidRPr="00170CE7">
        <w:tab/>
      </w:r>
      <w:r w:rsidRPr="00170CE7">
        <w:tab/>
        <w:t>OPTIONAL,</w:t>
      </w:r>
      <w:r w:rsidRPr="00170CE7">
        <w:tab/>
        <w:t>-- Need OR</w:t>
      </w:r>
    </w:p>
    <w:p w:rsidR="00F43CBE" w:rsidRPr="00170CE7" w:rsidRDefault="00F43CBE" w:rsidP="00F43CBE">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rsidR="009722D5" w:rsidRPr="00170CE7" w:rsidRDefault="00F43CBE" w:rsidP="00F43CBE">
      <w:pPr>
        <w:pStyle w:val="PL"/>
        <w:shd w:val="clear" w:color="auto" w:fill="E6E6E6"/>
      </w:pPr>
      <w:r w:rsidRPr="00170CE7">
        <w:t>}</w:t>
      </w:r>
    </w:p>
    <w:p w:rsidR="00AF4074" w:rsidRPr="00170CE7" w:rsidRDefault="00AF4074" w:rsidP="00AF4074">
      <w:pPr>
        <w:pStyle w:val="PL"/>
        <w:shd w:val="clear" w:color="auto" w:fill="E6E6E6"/>
      </w:pPr>
    </w:p>
    <w:p w:rsidR="00AF4074" w:rsidRPr="00170CE7" w:rsidRDefault="00AF4074" w:rsidP="00AF4074">
      <w:pPr>
        <w:pStyle w:val="PL"/>
        <w:shd w:val="clear" w:color="auto" w:fill="E6E6E6"/>
      </w:pPr>
      <w:r w:rsidRPr="00170CE7">
        <w:t>CellReselectionInfoCommon-v1460 ::=</w:t>
      </w:r>
      <w:r w:rsidRPr="00170CE7">
        <w:tab/>
        <w:t>SEQUENCE {</w:t>
      </w:r>
    </w:p>
    <w:p w:rsidR="00AF4074" w:rsidRPr="00170CE7" w:rsidRDefault="00AF4074" w:rsidP="00AF4074">
      <w:pPr>
        <w:pStyle w:val="PL"/>
        <w:shd w:val="clear" w:color="auto" w:fill="E6E6E6"/>
      </w:pPr>
      <w:r w:rsidRPr="00170CE7">
        <w:tab/>
        <w:t>s-SearchDeltaP-r14</w:t>
      </w:r>
      <w:r w:rsidRPr="00170CE7">
        <w:tab/>
      </w:r>
      <w:r w:rsidRPr="00170CE7">
        <w:tab/>
      </w:r>
      <w:r w:rsidRPr="00170CE7">
        <w:tab/>
      </w:r>
      <w:r w:rsidRPr="00170CE7">
        <w:tab/>
      </w:r>
      <w:r w:rsidRPr="00170CE7">
        <w:tab/>
        <w:t>ENUMERATED {dB6, dB9, dB12, dB15}</w:t>
      </w:r>
    </w:p>
    <w:p w:rsidR="00F43CBE" w:rsidRPr="00170CE7" w:rsidRDefault="00AF4074" w:rsidP="00AF4074">
      <w:pPr>
        <w:pStyle w:val="PL"/>
        <w:shd w:val="clear" w:color="auto" w:fill="E6E6E6"/>
      </w:pPr>
      <w:r w:rsidRPr="00170CE7">
        <w:t>}</w:t>
      </w:r>
    </w:p>
    <w:p w:rsidR="001A254A" w:rsidRPr="00170CE7" w:rsidRDefault="001A254A" w:rsidP="001A254A">
      <w:pPr>
        <w:pStyle w:val="PL"/>
        <w:shd w:val="clear" w:color="auto" w:fill="E6E6E6"/>
      </w:pPr>
    </w:p>
    <w:p w:rsidR="001A254A" w:rsidRPr="00170CE7" w:rsidRDefault="001A254A" w:rsidP="001A254A">
      <w:pPr>
        <w:pStyle w:val="PL"/>
        <w:shd w:val="clear" w:color="auto" w:fill="E6E6E6"/>
      </w:pPr>
      <w:r w:rsidRPr="00170CE7">
        <w:t>CellReselectionInfoHSDN-r15 ::= SEQUENCE {</w:t>
      </w:r>
    </w:p>
    <w:p w:rsidR="001A254A" w:rsidRPr="00170CE7" w:rsidRDefault="001A254A" w:rsidP="001A254A">
      <w:pPr>
        <w:pStyle w:val="PL"/>
        <w:shd w:val="clear" w:color="auto" w:fill="E6E6E6"/>
      </w:pPr>
      <w:r w:rsidRPr="00170CE7">
        <w:tab/>
        <w:t>cellEquivalentSize-r15</w:t>
      </w:r>
      <w:r w:rsidRPr="00170CE7">
        <w:tab/>
      </w:r>
      <w:r w:rsidRPr="00170CE7">
        <w:tab/>
      </w:r>
      <w:r w:rsidRPr="00170CE7">
        <w:tab/>
      </w:r>
      <w:r w:rsidRPr="00170CE7">
        <w:tab/>
        <w:t>INTEGER(2..16)</w:t>
      </w:r>
    </w:p>
    <w:p w:rsidR="001A254A" w:rsidRPr="00170CE7" w:rsidRDefault="001A254A" w:rsidP="001A254A">
      <w:pPr>
        <w:pStyle w:val="PL"/>
        <w:shd w:val="clear" w:color="auto" w:fill="E6E6E6"/>
      </w:pPr>
      <w:r w:rsidRPr="00170CE7">
        <w:t>}</w:t>
      </w:r>
    </w:p>
    <w:p w:rsidR="00AF4074" w:rsidRDefault="00AF4074" w:rsidP="00AF4074">
      <w:pPr>
        <w:pStyle w:val="PL"/>
        <w:shd w:val="clear" w:color="auto" w:fill="E6E6E6"/>
        <w:rPr>
          <w:rFonts w:eastAsiaTheme="minorEastAsia"/>
        </w:rPr>
      </w:pPr>
    </w:p>
    <w:p w:rsidR="005D3B0A" w:rsidRPr="0066106E" w:rsidRDefault="005D3B0A" w:rsidP="00AF4074">
      <w:pPr>
        <w:pStyle w:val="PL"/>
        <w:shd w:val="clear" w:color="auto" w:fill="E6E6E6"/>
        <w:rPr>
          <w:color w:val="0000FF"/>
          <w:highlight w:val="yellow"/>
        </w:rPr>
      </w:pPr>
      <w:r w:rsidRPr="0066106E">
        <w:rPr>
          <w:color w:val="0000FF"/>
          <w:highlight w:val="yellow"/>
        </w:rPr>
        <w:t>CellReselectionServingFreqInfoENDC-r16 ::= SEQUENCE {</w:t>
      </w:r>
    </w:p>
    <w:p w:rsidR="005D3B0A" w:rsidRPr="0066106E" w:rsidRDefault="005D3B0A" w:rsidP="005D3B0A">
      <w:pPr>
        <w:pStyle w:val="PL"/>
        <w:shd w:val="clear" w:color="auto" w:fill="E6E6E6"/>
        <w:tabs>
          <w:tab w:val="clear" w:pos="4224"/>
          <w:tab w:val="left" w:pos="3925"/>
        </w:tabs>
        <w:rPr>
          <w:color w:val="0000FF"/>
          <w:highlight w:val="yellow"/>
        </w:rPr>
      </w:pPr>
      <w:r w:rsidRPr="0066106E">
        <w:rPr>
          <w:color w:val="0000FF"/>
          <w:highlight w:val="yellow"/>
        </w:rPr>
        <w:tab/>
        <w:t>cellReselectionPriority-r16</w:t>
      </w:r>
      <w:r w:rsidRPr="0066106E">
        <w:rPr>
          <w:color w:val="0000FF"/>
          <w:highlight w:val="yellow"/>
        </w:rPr>
        <w:tab/>
      </w:r>
      <w:r w:rsidRPr="0066106E">
        <w:rPr>
          <w:color w:val="0000FF"/>
          <w:highlight w:val="yellow"/>
        </w:rPr>
        <w:tab/>
      </w:r>
      <w:r w:rsidRPr="0066106E">
        <w:rPr>
          <w:color w:val="0000FF"/>
          <w:highlight w:val="yellow"/>
        </w:rPr>
        <w:tab/>
      </w:r>
      <w:r w:rsidRPr="0066106E">
        <w:rPr>
          <w:color w:val="0000FF"/>
          <w:highlight w:val="yellow"/>
        </w:rPr>
        <w:tab/>
      </w:r>
      <w:r w:rsidR="007C3BCE">
        <w:rPr>
          <w:color w:val="0000FF"/>
          <w:highlight w:val="yellow"/>
        </w:rPr>
        <w:t>C</w:t>
      </w:r>
      <w:r w:rsidR="00352860" w:rsidRPr="0066106E">
        <w:rPr>
          <w:color w:val="0000FF"/>
          <w:highlight w:val="yellow"/>
        </w:rPr>
        <w:t>ellReselectionPriority</w:t>
      </w:r>
      <w:r w:rsidR="00314331">
        <w:rPr>
          <w:color w:val="0000FF"/>
          <w:highlight w:val="yellow"/>
        </w:rPr>
        <w:t>,</w:t>
      </w:r>
    </w:p>
    <w:p w:rsidR="005D3B0A" w:rsidRPr="0066106E" w:rsidRDefault="005D3B0A" w:rsidP="005D3B0A">
      <w:pPr>
        <w:pStyle w:val="PL"/>
        <w:shd w:val="clear" w:color="auto" w:fill="E6E6E6"/>
        <w:tabs>
          <w:tab w:val="clear" w:pos="4224"/>
          <w:tab w:val="clear" w:pos="7296"/>
          <w:tab w:val="clear" w:pos="7680"/>
          <w:tab w:val="clear" w:pos="8064"/>
          <w:tab w:val="left" w:pos="3925"/>
          <w:tab w:val="left" w:pos="7135"/>
          <w:tab w:val="left" w:pos="7450"/>
        </w:tabs>
        <w:rPr>
          <w:rFonts w:eastAsiaTheme="minorEastAsia"/>
          <w:color w:val="0000FF"/>
          <w:highlight w:val="yellow"/>
        </w:rPr>
      </w:pPr>
      <w:r w:rsidRPr="0066106E">
        <w:rPr>
          <w:color w:val="0000FF"/>
          <w:highlight w:val="yellow"/>
        </w:rPr>
        <w:tab/>
        <w:t>cellReselectionSubPriority-r16</w:t>
      </w:r>
      <w:r w:rsidRPr="0066106E">
        <w:rPr>
          <w:color w:val="0000FF"/>
          <w:highlight w:val="yellow"/>
        </w:rPr>
        <w:tab/>
      </w:r>
      <w:r w:rsidR="00352860" w:rsidRPr="0066106E">
        <w:rPr>
          <w:color w:val="0000FF"/>
          <w:highlight w:val="yellow"/>
        </w:rPr>
        <w:tab/>
      </w:r>
      <w:r w:rsidR="00352860" w:rsidRPr="0066106E">
        <w:rPr>
          <w:color w:val="0000FF"/>
          <w:highlight w:val="yellow"/>
        </w:rPr>
        <w:tab/>
      </w:r>
      <w:r w:rsidR="007C3BCE">
        <w:rPr>
          <w:color w:val="0000FF"/>
          <w:highlight w:val="yellow"/>
        </w:rPr>
        <w:t>C</w:t>
      </w:r>
      <w:r w:rsidR="00352860" w:rsidRPr="0066106E">
        <w:rPr>
          <w:color w:val="0000FF"/>
          <w:highlight w:val="yellow"/>
        </w:rPr>
        <w:t>ellReselectionSubPriority-r13</w:t>
      </w:r>
      <w:r w:rsidR="00314331">
        <w:rPr>
          <w:color w:val="0000FF"/>
          <w:highlight w:val="yellow"/>
        </w:rPr>
        <w:tab/>
      </w:r>
      <w:r w:rsidR="00314331">
        <w:rPr>
          <w:color w:val="0000FF"/>
          <w:highlight w:val="yellow"/>
        </w:rPr>
        <w:tab/>
        <w:t>OPTIONAL</w:t>
      </w:r>
      <w:r w:rsidRPr="0066106E">
        <w:rPr>
          <w:color w:val="0000FF"/>
          <w:highlight w:val="yellow"/>
        </w:rPr>
        <w:t xml:space="preserve"> </w:t>
      </w:r>
      <w:r w:rsidRPr="0066106E">
        <w:rPr>
          <w:color w:val="0000FF"/>
          <w:highlight w:val="yellow"/>
        </w:rPr>
        <w:tab/>
        <w:t>-- Need OR</w:t>
      </w:r>
    </w:p>
    <w:p w:rsidR="005D3B0A" w:rsidRPr="005D3B0A" w:rsidRDefault="005D3B0A" w:rsidP="00AF4074">
      <w:pPr>
        <w:pStyle w:val="PL"/>
        <w:shd w:val="clear" w:color="auto" w:fill="E6E6E6"/>
        <w:rPr>
          <w:rFonts w:eastAsia="맑은 고딕"/>
          <w:color w:val="0000FF"/>
          <w:lang w:eastAsia="ko-KR"/>
        </w:rPr>
      </w:pPr>
      <w:r w:rsidRPr="0066106E">
        <w:rPr>
          <w:rFonts w:eastAsia="맑은 고딕" w:hint="eastAsia"/>
          <w:color w:val="0000FF"/>
          <w:highlight w:val="yellow"/>
          <w:lang w:eastAsia="ko-KR"/>
        </w:rPr>
        <w:t>}</w:t>
      </w:r>
    </w:p>
    <w:p w:rsidR="009722D5" w:rsidRPr="00170CE7" w:rsidRDefault="009722D5" w:rsidP="009722D5">
      <w:pPr>
        <w:pStyle w:val="PL"/>
        <w:shd w:val="clear" w:color="auto" w:fill="E6E6E6"/>
      </w:pPr>
      <w:r w:rsidRPr="00170CE7">
        <w:t>-- ASN1STOP</w:t>
      </w:r>
    </w:p>
    <w:p w:rsidR="009722D5" w:rsidRPr="00170CE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170CE7" w:rsidTr="001E17FE">
        <w:trPr>
          <w:cantSplit/>
          <w:tblHeader/>
        </w:trPr>
        <w:tc>
          <w:tcPr>
            <w:tcW w:w="9639" w:type="dxa"/>
          </w:tcPr>
          <w:p w:rsidR="009722D5" w:rsidRPr="00170CE7" w:rsidRDefault="009722D5" w:rsidP="005411BB">
            <w:pPr>
              <w:pStyle w:val="TAH"/>
              <w:rPr>
                <w:lang w:val="en-GB" w:eastAsia="en-GB"/>
              </w:rPr>
            </w:pPr>
            <w:r w:rsidRPr="00170CE7">
              <w:rPr>
                <w:i/>
                <w:noProof/>
                <w:lang w:val="en-GB" w:eastAsia="en-GB"/>
              </w:rPr>
              <w:t>SystemInformationBlockType3</w:t>
            </w:r>
            <w:r w:rsidRPr="00170CE7">
              <w:rPr>
                <w:iCs/>
                <w:noProof/>
                <w:lang w:val="en-GB" w:eastAsia="en-GB"/>
              </w:rPr>
              <w:t xml:space="preserve"> field descriptions</w:t>
            </w:r>
          </w:p>
        </w:tc>
      </w:tr>
      <w:tr w:rsidR="005D3B0A" w:rsidRPr="00170CE7" w:rsidTr="001E17FE">
        <w:trPr>
          <w:cantSplit/>
        </w:trPr>
        <w:tc>
          <w:tcPr>
            <w:tcW w:w="9639" w:type="dxa"/>
          </w:tcPr>
          <w:p w:rsidR="00352860" w:rsidRPr="007F12CD" w:rsidRDefault="001E17FE" w:rsidP="007F12CD">
            <w:pPr>
              <w:pStyle w:val="TAL"/>
              <w:rPr>
                <w:rFonts w:eastAsia="맑은 고딕"/>
                <w:lang w:val="en-GB" w:eastAsia="ko-KR"/>
              </w:rPr>
            </w:pPr>
            <w:r>
              <w:rPr>
                <w:rFonts w:eastAsia="맑은 고딕"/>
                <w:b/>
                <w:bCs/>
                <w:i/>
                <w:noProof/>
                <w:color w:val="0000FF"/>
                <w:lang w:val="en-GB" w:eastAsia="ko-KR"/>
              </w:rPr>
              <w:t>…</w:t>
            </w:r>
            <w:r w:rsidR="007F12CD" w:rsidRPr="007F12CD">
              <w:rPr>
                <w:rFonts w:eastAsia="맑은 고딕"/>
                <w:color w:val="0000FF"/>
                <w:lang w:val="en-GB" w:eastAsia="ko-KR"/>
              </w:rPr>
              <w:t xml:space="preserve"> </w:t>
            </w:r>
            <w:r w:rsidR="00FC7A9B" w:rsidRPr="007F12CD">
              <w:rPr>
                <w:rFonts w:eastAsia="맑은 고딕"/>
                <w:color w:val="0000FF"/>
                <w:lang w:val="en-GB" w:eastAsia="ko-KR"/>
              </w:rPr>
              <w:t xml:space="preserve"> </w:t>
            </w:r>
          </w:p>
        </w:tc>
      </w:tr>
      <w:tr w:rsidR="001E17FE" w:rsidRPr="00170CE7" w:rsidTr="007C3BCE">
        <w:trPr>
          <w:cantSplit/>
          <w:trHeight w:val="627"/>
        </w:trPr>
        <w:tc>
          <w:tcPr>
            <w:tcW w:w="9639" w:type="dxa"/>
          </w:tcPr>
          <w:p w:rsidR="001E17FE" w:rsidRPr="0066106E" w:rsidRDefault="001E17FE" w:rsidP="001E17FE">
            <w:pPr>
              <w:pStyle w:val="TAL"/>
              <w:rPr>
                <w:b/>
                <w:bCs/>
                <w:i/>
                <w:noProof/>
                <w:color w:val="0000FF"/>
                <w:highlight w:val="yellow"/>
                <w:lang w:val="en-GB" w:eastAsia="en-GB"/>
              </w:rPr>
            </w:pPr>
            <w:r w:rsidRPr="0066106E">
              <w:rPr>
                <w:rFonts w:eastAsia="맑은 고딕" w:hint="eastAsia"/>
                <w:b/>
                <w:bCs/>
                <w:i/>
                <w:noProof/>
                <w:color w:val="0000FF"/>
                <w:highlight w:val="yellow"/>
                <w:lang w:val="en-GB" w:eastAsia="ko-KR"/>
              </w:rPr>
              <w:t>cel</w:t>
            </w:r>
            <w:r w:rsidRPr="0066106E">
              <w:rPr>
                <w:b/>
                <w:bCs/>
                <w:i/>
                <w:noProof/>
                <w:color w:val="0000FF"/>
                <w:highlight w:val="yellow"/>
                <w:lang w:val="en-GB" w:eastAsia="en-GB"/>
              </w:rPr>
              <w:t>ReselectionServingFreqInfoENDC</w:t>
            </w:r>
          </w:p>
          <w:p w:rsidR="001E17FE" w:rsidRPr="007F12CD" w:rsidRDefault="001E17FE" w:rsidP="001E17FE">
            <w:pPr>
              <w:pStyle w:val="TAL"/>
              <w:rPr>
                <w:rFonts w:eastAsia="맑은 고딕"/>
                <w:b/>
                <w:bCs/>
                <w:i/>
                <w:noProof/>
                <w:color w:val="0000FF"/>
                <w:lang w:val="en-GB" w:eastAsia="ko-KR"/>
              </w:rPr>
            </w:pPr>
            <w:r w:rsidRPr="0066106E">
              <w:rPr>
                <w:rFonts w:eastAsia="맑은 고딕"/>
                <w:color w:val="0000FF"/>
                <w:highlight w:val="yellow"/>
                <w:lang w:val="en-GB" w:eastAsia="ko-KR"/>
              </w:rPr>
              <w:t xml:space="preserve">Cell re-selection priority information for intra-frequency applicable for UEs supporting EN-DC. If the field is not present, the UE applies </w:t>
            </w:r>
            <w:r w:rsidRPr="0066106E">
              <w:rPr>
                <w:rFonts w:eastAsia="맑은 고딕"/>
                <w:i/>
                <w:color w:val="0000FF"/>
                <w:highlight w:val="yellow"/>
                <w:lang w:val="en-GB" w:eastAsia="ko-KR"/>
              </w:rPr>
              <w:t xml:space="preserve">cellReselectionPriority </w:t>
            </w:r>
            <w:r w:rsidRPr="0066106E">
              <w:rPr>
                <w:rFonts w:eastAsia="맑은 고딕"/>
                <w:color w:val="0000FF"/>
                <w:highlight w:val="yellow"/>
                <w:lang w:val="en-GB" w:eastAsia="ko-KR"/>
              </w:rPr>
              <w:t xml:space="preserve">and </w:t>
            </w:r>
            <w:r w:rsidRPr="0066106E">
              <w:rPr>
                <w:rFonts w:eastAsia="맑은 고딕"/>
                <w:i/>
                <w:color w:val="0000FF"/>
                <w:highlight w:val="yellow"/>
                <w:lang w:val="en-GB" w:eastAsia="ko-KR"/>
              </w:rPr>
              <w:t>cellReselectionSubPriority</w:t>
            </w:r>
            <w:r w:rsidRPr="0066106E">
              <w:rPr>
                <w:rFonts w:eastAsia="맑은 고딕"/>
                <w:color w:val="0000FF"/>
                <w:highlight w:val="yellow"/>
                <w:lang w:val="en-GB" w:eastAsia="ko-KR"/>
              </w:rPr>
              <w:t xml:space="preserve"> in </w:t>
            </w:r>
            <w:r w:rsidRPr="0066106E">
              <w:rPr>
                <w:rFonts w:eastAsia="맑은 고딕"/>
                <w:i/>
                <w:color w:val="0000FF"/>
                <w:highlight w:val="yellow"/>
                <w:lang w:val="en-GB" w:eastAsia="ko-KR"/>
              </w:rPr>
              <w:t>cellReselectionServingFreqInfo</w:t>
            </w:r>
            <w:r w:rsidRPr="0066106E">
              <w:rPr>
                <w:rFonts w:eastAsia="맑은 고딕"/>
                <w:color w:val="0000FF"/>
                <w:highlight w:val="yellow"/>
                <w:lang w:val="en-GB" w:eastAsia="ko-KR"/>
              </w:rPr>
              <w:t xml:space="preserve"> and </w:t>
            </w:r>
            <w:r w:rsidRPr="0066106E">
              <w:rPr>
                <w:rFonts w:eastAsia="맑은 고딕"/>
                <w:i/>
                <w:color w:val="0000FF"/>
                <w:highlight w:val="yellow"/>
                <w:lang w:val="en-GB" w:eastAsia="ko-KR"/>
              </w:rPr>
              <w:t>cellReseletionServingFreqInfo-v1310</w:t>
            </w:r>
            <w:r w:rsidR="00314331">
              <w:rPr>
                <w:rFonts w:eastAsia="맑은 고딕"/>
                <w:color w:val="0000FF"/>
                <w:highlight w:val="yellow"/>
                <w:lang w:val="en-GB" w:eastAsia="ko-KR"/>
              </w:rPr>
              <w:t>, respectively</w:t>
            </w:r>
            <w:r w:rsidRPr="0066106E">
              <w:rPr>
                <w:rFonts w:eastAsia="맑은 고딕"/>
                <w:color w:val="0000FF"/>
                <w:highlight w:val="yellow"/>
                <w:lang w:val="en-GB" w:eastAsia="ko-KR"/>
              </w:rPr>
              <w:t>.</w:t>
            </w:r>
          </w:p>
        </w:tc>
      </w:tr>
    </w:tbl>
    <w:p w:rsidR="009722D5" w:rsidRPr="00170CE7" w:rsidRDefault="009722D5" w:rsidP="009722D5"/>
    <w:p w:rsidR="009722D5" w:rsidRPr="00170CE7" w:rsidRDefault="009722D5" w:rsidP="009722D5">
      <w:pPr>
        <w:pStyle w:val="Heading4"/>
        <w:rPr>
          <w:i/>
          <w:noProof/>
          <w:lang w:val="en-GB"/>
        </w:rPr>
      </w:pPr>
      <w:bookmarkStart w:id="6" w:name="_Toc20487247"/>
      <w:bookmarkStart w:id="7" w:name="_Toc29342542"/>
      <w:bookmarkStart w:id="8" w:name="_Toc29343681"/>
      <w:r w:rsidRPr="00170CE7">
        <w:rPr>
          <w:lang w:val="en-GB"/>
        </w:rPr>
        <w:t>–</w:t>
      </w:r>
      <w:r w:rsidRPr="00170CE7">
        <w:rPr>
          <w:lang w:val="en-GB"/>
        </w:rPr>
        <w:tab/>
      </w:r>
      <w:r w:rsidRPr="00170CE7">
        <w:rPr>
          <w:i/>
          <w:noProof/>
          <w:lang w:val="en-GB"/>
        </w:rPr>
        <w:t>SystemInformationBlockType5</w:t>
      </w:r>
      <w:bookmarkEnd w:id="6"/>
      <w:bookmarkEnd w:id="7"/>
      <w:bookmarkEnd w:id="8"/>
    </w:p>
    <w:p w:rsidR="009722D5" w:rsidRPr="00170CE7" w:rsidRDefault="009722D5" w:rsidP="009722D5">
      <w:pPr>
        <w:rPr>
          <w:iCs/>
        </w:rPr>
      </w:pPr>
      <w:r w:rsidRPr="00170CE7">
        <w:t xml:space="preserve">The IE </w:t>
      </w:r>
      <w:r w:rsidRPr="00170CE7">
        <w:rPr>
          <w:i/>
          <w:noProof/>
        </w:rPr>
        <w:t>SystemInformationBlockType5</w:t>
      </w:r>
      <w:r w:rsidRPr="00170CE7">
        <w:rPr>
          <w:iCs/>
        </w:rPr>
        <w:t xml:space="preserve"> contains information relevant only for inter-frequency cell re-selection i.e. information about </w:t>
      </w:r>
      <w:r w:rsidRPr="00170CE7">
        <w:t>other E</w:t>
      </w:r>
      <w:r w:rsidRPr="00170CE7">
        <w:noBreakHyphen/>
        <w:t>UTRA frequencies and inter-frequency neighbouring cells relevant for cell re-selection. The IE includes cell re-selection parameters common for a frequency as well as cell specific re-selection parameters.</w:t>
      </w:r>
    </w:p>
    <w:p w:rsidR="009722D5" w:rsidRPr="00170CE7" w:rsidRDefault="009722D5" w:rsidP="009722D5">
      <w:pPr>
        <w:pStyle w:val="TH"/>
        <w:rPr>
          <w:bCs/>
          <w:i/>
          <w:iCs/>
          <w:lang w:val="en-GB"/>
        </w:rPr>
      </w:pPr>
      <w:r w:rsidRPr="00170CE7">
        <w:rPr>
          <w:bCs/>
          <w:i/>
          <w:iCs/>
          <w:noProof/>
          <w:lang w:val="en-GB"/>
        </w:rPr>
        <w:t xml:space="preserve">SystemInformationBlockType5 </w:t>
      </w:r>
      <w:r w:rsidRPr="00170CE7">
        <w:rPr>
          <w:bCs/>
          <w:iCs/>
          <w:noProof/>
          <w:lang w:val="en-GB"/>
        </w:rPr>
        <w:t>information element</w:t>
      </w:r>
    </w:p>
    <w:p w:rsidR="009722D5" w:rsidRPr="00170CE7" w:rsidRDefault="009722D5" w:rsidP="009722D5">
      <w:pPr>
        <w:pStyle w:val="PL"/>
        <w:shd w:val="clear" w:color="auto" w:fill="E6E6E6"/>
      </w:pPr>
      <w:r w:rsidRPr="00170CE7">
        <w:t>-- ASN1START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SystemInformationBlockType5 ::=</w:t>
      </w:r>
      <w:r w:rsidRPr="00170CE7">
        <w:tab/>
      </w:r>
      <w:r w:rsidRPr="00170CE7">
        <w:tab/>
        <w:t>SEQUENCE {</w:t>
      </w:r>
    </w:p>
    <w:p w:rsidR="009722D5" w:rsidRPr="00170CE7" w:rsidRDefault="009722D5" w:rsidP="009722D5">
      <w:pPr>
        <w:pStyle w:val="PL"/>
        <w:shd w:val="clear" w:color="auto" w:fill="E6E6E6"/>
      </w:pPr>
      <w:r w:rsidRPr="00170CE7">
        <w:tab/>
        <w:t>interFreqCarrierFreqList</w:t>
      </w:r>
      <w:r w:rsidRPr="00170CE7">
        <w:tab/>
      </w:r>
      <w:r w:rsidRPr="00170CE7">
        <w:tab/>
      </w:r>
      <w:r w:rsidRPr="00170CE7">
        <w:tab/>
        <w:t>InterFreqCarrierFreqList,</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lateNonCriticalExtension</w:t>
      </w:r>
      <w:r w:rsidRPr="00170CE7">
        <w:tab/>
      </w:r>
      <w:r w:rsidRPr="00170CE7">
        <w:tab/>
      </w:r>
      <w:r w:rsidRPr="00170CE7">
        <w:tab/>
      </w:r>
      <w:r w:rsidRPr="00170CE7">
        <w:tab/>
        <w:t>OCTET STRING</w:t>
      </w:r>
      <w:r w:rsidRPr="00170CE7">
        <w:tab/>
        <w:t>(CONTAINING SystemInformationBlockType5-v8h0-IEs)</w:t>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ab/>
        <w:t>[[</w:t>
      </w:r>
      <w:r w:rsidRPr="00170CE7">
        <w:tab/>
        <w:t>interFreqCarrierFreqList-v1250</w:t>
      </w:r>
      <w:r w:rsidRPr="00170CE7">
        <w:tab/>
        <w:t>InterFreqCarrierFreqList-v1250</w:t>
      </w:r>
      <w:r w:rsidRPr="00170CE7">
        <w:tab/>
      </w:r>
      <w:r w:rsidRPr="00170CE7">
        <w:tab/>
        <w:t>OPTIONAL,</w:t>
      </w:r>
      <w:r w:rsidRPr="00170CE7">
        <w:tab/>
        <w:t>-- Need OR</w:t>
      </w:r>
    </w:p>
    <w:p w:rsidR="009722D5" w:rsidRPr="00170CE7" w:rsidRDefault="009722D5" w:rsidP="009722D5">
      <w:pPr>
        <w:pStyle w:val="PL"/>
        <w:shd w:val="clear" w:color="auto" w:fill="E6E6E6"/>
      </w:pPr>
      <w:r w:rsidRPr="00170CE7">
        <w:tab/>
      </w:r>
      <w:r w:rsidRPr="00170CE7">
        <w:tab/>
        <w:t>interFreqCarrierFreqListExt-r12</w:t>
      </w:r>
      <w:r w:rsidRPr="00170CE7">
        <w:tab/>
        <w:t>InterFreqCarrierFreqListExt-r12</w:t>
      </w:r>
      <w:r w:rsidR="00497FBE" w:rsidRPr="00170CE7">
        <w:tab/>
      </w:r>
      <w:r w:rsidRPr="00170CE7">
        <w:t>OPTIONAL</w:t>
      </w:r>
      <w:r w:rsidRPr="00170CE7">
        <w:tab/>
        <w:t>-- Need OR</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interFreqCarrierFreqListExt-v1280</w:t>
      </w:r>
      <w:r w:rsidRPr="00170CE7">
        <w:tab/>
        <w:t>InterFreqCarrierFreqListExt-v1280</w:t>
      </w:r>
      <w:r w:rsidR="00497FBE" w:rsidRPr="00170CE7">
        <w:tab/>
      </w:r>
      <w:r w:rsidRPr="00170CE7">
        <w:t>OPTIONAL</w:t>
      </w:r>
      <w:r w:rsidRPr="00170CE7">
        <w:tab/>
        <w:t>-- Need OR</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interFreqCarrierFreqList-v1310</w:t>
      </w:r>
      <w:r w:rsidRPr="00170CE7">
        <w:tab/>
      </w:r>
      <w:r w:rsidRPr="00170CE7">
        <w:tab/>
        <w:t>InterFreqCarrierFreqList-v1310</w:t>
      </w:r>
      <w:r w:rsidRPr="00170CE7">
        <w:tab/>
      </w:r>
      <w:r w:rsidRPr="00170CE7">
        <w:tab/>
        <w:t>OPTIONAL,</w:t>
      </w:r>
      <w:r w:rsidRPr="00170CE7">
        <w:tab/>
        <w:t>-- Need OR</w:t>
      </w:r>
    </w:p>
    <w:p w:rsidR="009722D5" w:rsidRPr="00170CE7" w:rsidRDefault="009722D5" w:rsidP="009722D5">
      <w:pPr>
        <w:pStyle w:val="PL"/>
        <w:shd w:val="clear" w:color="auto" w:fill="E6E6E6"/>
      </w:pPr>
      <w:r w:rsidRPr="00170CE7">
        <w:tab/>
      </w:r>
      <w:r w:rsidRPr="00170CE7">
        <w:tab/>
        <w:t>interFreqCarrierFreqListExt-v1310</w:t>
      </w:r>
      <w:r w:rsidRPr="00170CE7">
        <w:tab/>
        <w:t>InterFreqCarrierFreqListExt-v1310</w:t>
      </w:r>
      <w:r w:rsidRPr="00170CE7">
        <w:tab/>
        <w:t>OPTIONAL</w:t>
      </w:r>
      <w:r w:rsidRPr="00170CE7">
        <w:tab/>
        <w:t>-- Need OR</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interFreqCarrierFreqList-v1350</w:t>
      </w:r>
      <w:r w:rsidRPr="00170CE7">
        <w:tab/>
      </w:r>
      <w:r w:rsidRPr="00170CE7">
        <w:tab/>
        <w:t>InterFreqCarrierFreqList-v1350</w:t>
      </w:r>
      <w:r w:rsidRPr="00170CE7">
        <w:tab/>
        <w:t>OPTIONAL,</w:t>
      </w:r>
      <w:r w:rsidRPr="00170CE7">
        <w:tab/>
        <w:t>-- Need OR</w:t>
      </w:r>
    </w:p>
    <w:p w:rsidR="009722D5" w:rsidRPr="00170CE7" w:rsidRDefault="009722D5" w:rsidP="009722D5">
      <w:pPr>
        <w:pStyle w:val="PL"/>
        <w:shd w:val="clear" w:color="auto" w:fill="E6E6E6"/>
      </w:pPr>
      <w:r w:rsidRPr="00170CE7">
        <w:tab/>
        <w:t>interFreqCarrierFreqListExt-v1350</w:t>
      </w:r>
      <w:r w:rsidRPr="00170CE7">
        <w:tab/>
        <w:t>InterFreqCarrierFreqListExt-v1350</w:t>
      </w:r>
      <w:r w:rsidRPr="00170CE7">
        <w:tab/>
        <w:t>OPTIONAL</w:t>
      </w:r>
      <w:r w:rsidRPr="00170CE7">
        <w:tab/>
        <w:t>-- Need OR</w:t>
      </w:r>
    </w:p>
    <w:p w:rsidR="0012045C" w:rsidRPr="00170CE7" w:rsidRDefault="009722D5" w:rsidP="0012045C">
      <w:pPr>
        <w:pStyle w:val="PL"/>
        <w:shd w:val="clear" w:color="auto" w:fill="E6E6E6"/>
      </w:pPr>
      <w:r w:rsidRPr="00170CE7">
        <w:tab/>
        <w:t>]]</w:t>
      </w:r>
      <w:r w:rsidR="0012045C" w:rsidRPr="00170CE7">
        <w:t>,</w:t>
      </w:r>
    </w:p>
    <w:p w:rsidR="0012045C" w:rsidRPr="00170CE7" w:rsidRDefault="0012045C" w:rsidP="0012045C">
      <w:pPr>
        <w:pStyle w:val="PL"/>
        <w:shd w:val="clear" w:color="auto" w:fill="E6E6E6"/>
      </w:pPr>
      <w:r w:rsidRPr="00170CE7">
        <w:tab/>
        <w:t>[[</w:t>
      </w:r>
      <w:r w:rsidRPr="00170CE7">
        <w:tab/>
        <w:t>interFreqCarrierFreqListExt-v1360</w:t>
      </w:r>
      <w:r w:rsidRPr="00170CE7">
        <w:tab/>
        <w:t>InterFreqCarrierFreqListExt-v1360</w:t>
      </w:r>
      <w:r w:rsidRPr="00170CE7">
        <w:tab/>
        <w:t>OPTIONAL</w:t>
      </w:r>
      <w:r w:rsidRPr="00170CE7">
        <w:tab/>
        <w:t>-- Need OR</w:t>
      </w:r>
    </w:p>
    <w:p w:rsidR="009722D5" w:rsidRPr="00170CE7" w:rsidRDefault="0012045C" w:rsidP="0012045C">
      <w:pPr>
        <w:pStyle w:val="PL"/>
        <w:shd w:val="clear" w:color="auto" w:fill="E6E6E6"/>
      </w:pPr>
      <w:r w:rsidRPr="00170CE7">
        <w:tab/>
        <w:t>]]</w:t>
      </w:r>
      <w:r w:rsidR="009722D5" w:rsidRPr="00170CE7">
        <w:t>,</w:t>
      </w:r>
    </w:p>
    <w:p w:rsidR="009722D5" w:rsidRPr="00170CE7" w:rsidRDefault="009722D5" w:rsidP="009722D5">
      <w:pPr>
        <w:pStyle w:val="PL"/>
        <w:shd w:val="clear" w:color="auto" w:fill="E6E6E6"/>
      </w:pPr>
      <w:r w:rsidRPr="00170CE7">
        <w:tab/>
        <w:t>[[</w:t>
      </w:r>
      <w:r w:rsidRPr="00170CE7">
        <w:tab/>
        <w:t>scptm-FreqOffset-r14</w:t>
      </w:r>
      <w:r w:rsidRPr="00170CE7">
        <w:tab/>
      </w:r>
      <w:r w:rsidRPr="00170CE7">
        <w:tab/>
      </w:r>
      <w:r w:rsidRPr="00170CE7">
        <w:tab/>
      </w:r>
      <w:r w:rsidRPr="00170CE7">
        <w:tab/>
        <w:t>INTEGER (1..8)</w:t>
      </w:r>
      <w:r w:rsidRPr="00170CE7">
        <w:tab/>
      </w:r>
      <w:r w:rsidRPr="00170CE7">
        <w:tab/>
      </w:r>
      <w:r w:rsidRPr="00170CE7">
        <w:tab/>
      </w:r>
      <w:r w:rsidRPr="00170CE7">
        <w:tab/>
      </w:r>
      <w:r w:rsidRPr="00170CE7">
        <w:tab/>
        <w:t>OPTIONAL</w:t>
      </w:r>
      <w:r w:rsidRPr="00170CE7">
        <w:tab/>
        <w:t>-- Need OP</w:t>
      </w:r>
    </w:p>
    <w:p w:rsidR="001A254A" w:rsidRPr="00170CE7" w:rsidRDefault="00532FFF" w:rsidP="001A254A">
      <w:pPr>
        <w:pStyle w:val="PL"/>
        <w:shd w:val="clear" w:color="auto" w:fill="E6E6E6"/>
      </w:pPr>
      <w:r w:rsidRPr="00170CE7">
        <w:tab/>
        <w:t>]]</w:t>
      </w:r>
      <w:r w:rsidR="001A254A" w:rsidRPr="00170CE7">
        <w:t>,</w:t>
      </w:r>
    </w:p>
    <w:p w:rsidR="001A254A" w:rsidRPr="00170CE7" w:rsidRDefault="001A254A" w:rsidP="001A254A">
      <w:pPr>
        <w:pStyle w:val="PL"/>
        <w:shd w:val="clear" w:color="auto" w:fill="E6E6E6"/>
      </w:pPr>
      <w:r w:rsidRPr="00170CE7">
        <w:tab/>
        <w:t>[[</w:t>
      </w:r>
      <w:r w:rsidRPr="00170CE7">
        <w:tab/>
        <w:t>interFreqCarrierFreqList-v1530</w:t>
      </w:r>
      <w:r w:rsidRPr="00170CE7">
        <w:tab/>
      </w:r>
      <w:r w:rsidRPr="00170CE7">
        <w:tab/>
        <w:t>InterFreqCarrierFreqList-v1530</w:t>
      </w:r>
      <w:r w:rsidRPr="00170CE7">
        <w:tab/>
      </w:r>
      <w:r w:rsidRPr="00170CE7">
        <w:tab/>
        <w:t>OPTIONAL</w:t>
      </w:r>
      <w:r w:rsidR="00A93D1E" w:rsidRPr="00170CE7">
        <w:t>,</w:t>
      </w:r>
      <w:r w:rsidRPr="00170CE7">
        <w:tab/>
        <w:t>-- Need OR</w:t>
      </w:r>
    </w:p>
    <w:p w:rsidR="001A254A" w:rsidRPr="00170CE7" w:rsidRDefault="001A254A" w:rsidP="001A254A">
      <w:pPr>
        <w:pStyle w:val="PL"/>
        <w:shd w:val="clear" w:color="auto" w:fill="E6E6E6"/>
      </w:pPr>
      <w:r w:rsidRPr="00170CE7">
        <w:tab/>
      </w:r>
      <w:r w:rsidRPr="00170CE7">
        <w:tab/>
        <w:t>interFreqCarrierFreqListExt-v1530</w:t>
      </w:r>
      <w:r w:rsidRPr="00170CE7">
        <w:tab/>
        <w:t>InterFreqCarrierFreqListExt-v1530</w:t>
      </w:r>
      <w:r w:rsidRPr="00170CE7">
        <w:tab/>
        <w:t>OPTIONAL</w:t>
      </w:r>
      <w:r w:rsidR="0084031F" w:rsidRPr="00170CE7">
        <w:t>,</w:t>
      </w:r>
      <w:r w:rsidRPr="00170CE7">
        <w:tab/>
        <w:t>-- Need OR</w:t>
      </w:r>
    </w:p>
    <w:p w:rsidR="008A46A5" w:rsidRPr="00170CE7" w:rsidRDefault="008A46A5" w:rsidP="008A46A5">
      <w:pPr>
        <w:pStyle w:val="PL"/>
        <w:shd w:val="clear" w:color="auto" w:fill="E6E6E6"/>
      </w:pPr>
      <w:r w:rsidRPr="00170CE7">
        <w:tab/>
      </w:r>
      <w:r w:rsidRPr="00170CE7">
        <w:tab/>
        <w:t>measIdleConfigSIB-r15</w:t>
      </w:r>
      <w:r w:rsidRPr="00170CE7">
        <w:tab/>
      </w:r>
      <w:r w:rsidRPr="00170CE7">
        <w:tab/>
      </w:r>
      <w:r w:rsidRPr="00170CE7">
        <w:tab/>
      </w:r>
      <w:r w:rsidRPr="00170CE7">
        <w:tab/>
        <w:t>MeasIdleConfigSIB-r15</w:t>
      </w:r>
      <w:r w:rsidRPr="00170CE7">
        <w:tab/>
      </w:r>
      <w:r w:rsidRPr="00170CE7">
        <w:tab/>
      </w:r>
      <w:r w:rsidRPr="00170CE7">
        <w:tab/>
        <w:t>OPTIONAL</w:t>
      </w:r>
      <w:r w:rsidRPr="00170CE7">
        <w:tab/>
        <w:t>-- Need OR</w:t>
      </w:r>
    </w:p>
    <w:p w:rsidR="007F12CD" w:rsidRPr="0066106E" w:rsidRDefault="008A46A5" w:rsidP="007F12CD">
      <w:pPr>
        <w:pStyle w:val="PL"/>
        <w:shd w:val="clear" w:color="auto" w:fill="E6E6E6"/>
        <w:rPr>
          <w:highlight w:val="yellow"/>
        </w:rPr>
      </w:pPr>
      <w:r w:rsidRPr="00170CE7">
        <w:tab/>
        <w:t>]]</w:t>
      </w:r>
      <w:r w:rsidR="007F12CD" w:rsidRPr="0066106E">
        <w:rPr>
          <w:color w:val="0000FF"/>
          <w:highlight w:val="yellow"/>
        </w:rPr>
        <w:t>,</w:t>
      </w:r>
    </w:p>
    <w:p w:rsidR="007F12CD" w:rsidRPr="0066106E" w:rsidRDefault="007F12CD" w:rsidP="007F12CD">
      <w:pPr>
        <w:pStyle w:val="PL"/>
        <w:shd w:val="clear" w:color="auto" w:fill="E6E6E6"/>
        <w:tabs>
          <w:tab w:val="clear" w:pos="8448"/>
          <w:tab w:val="clear" w:pos="9216"/>
          <w:tab w:val="left" w:pos="8140"/>
          <w:tab w:val="left" w:pos="9365"/>
        </w:tabs>
        <w:rPr>
          <w:color w:val="0000FF"/>
          <w:highlight w:val="yellow"/>
        </w:rPr>
      </w:pPr>
      <w:r w:rsidRPr="0066106E">
        <w:rPr>
          <w:color w:val="0000FF"/>
          <w:highlight w:val="yellow"/>
        </w:rPr>
        <w:tab/>
        <w:t>[[</w:t>
      </w:r>
      <w:r w:rsidRPr="0066106E">
        <w:rPr>
          <w:color w:val="0000FF"/>
          <w:highlight w:val="yellow"/>
        </w:rPr>
        <w:tab/>
      </w:r>
      <w:r w:rsidR="00C94AAF" w:rsidRPr="0066106E">
        <w:rPr>
          <w:color w:val="0000FF"/>
          <w:highlight w:val="yellow"/>
        </w:rPr>
        <w:t>interFreqCarrierFreqList</w:t>
      </w:r>
      <w:r w:rsidRPr="0066106E">
        <w:rPr>
          <w:color w:val="0000FF"/>
          <w:highlight w:val="yellow"/>
        </w:rPr>
        <w:t xml:space="preserve">ENDC-r16 </w:t>
      </w:r>
      <w:r w:rsidR="00C94AAF" w:rsidRPr="0066106E">
        <w:rPr>
          <w:color w:val="0000FF"/>
          <w:highlight w:val="yellow"/>
        </w:rPr>
        <w:t>InterFreqCarrier</w:t>
      </w:r>
      <w:r w:rsidRPr="0066106E">
        <w:rPr>
          <w:color w:val="0000FF"/>
          <w:highlight w:val="yellow"/>
        </w:rPr>
        <w:t>Freq</w:t>
      </w:r>
      <w:r w:rsidR="00C94AAF" w:rsidRPr="0066106E">
        <w:rPr>
          <w:color w:val="0000FF"/>
          <w:highlight w:val="yellow"/>
        </w:rPr>
        <w:t>List</w:t>
      </w:r>
      <w:r w:rsidRPr="0066106E">
        <w:rPr>
          <w:color w:val="0000FF"/>
          <w:highlight w:val="yellow"/>
        </w:rPr>
        <w:t>ENDC-r16  OPTIONAL</w:t>
      </w:r>
      <w:r w:rsidRPr="0066106E">
        <w:rPr>
          <w:color w:val="0000FF"/>
          <w:highlight w:val="yellow"/>
        </w:rPr>
        <w:tab/>
        <w:t>-- Need OP</w:t>
      </w:r>
    </w:p>
    <w:p w:rsidR="007F12CD" w:rsidRPr="00170CE7" w:rsidRDefault="007F12CD" w:rsidP="007F12CD">
      <w:pPr>
        <w:pStyle w:val="PL"/>
        <w:shd w:val="clear" w:color="auto" w:fill="E6E6E6"/>
      </w:pPr>
      <w:r w:rsidRPr="0066106E">
        <w:rPr>
          <w:rFonts w:eastAsia="맑은 고딕"/>
          <w:color w:val="0000FF"/>
          <w:highlight w:val="yellow"/>
          <w:lang w:eastAsia="ko-KR"/>
        </w:rPr>
        <w:tab/>
      </w:r>
      <w:r w:rsidRPr="0066106E">
        <w:rPr>
          <w:rFonts w:eastAsia="맑은 고딕" w:hint="eastAsia"/>
          <w:color w:val="0000FF"/>
          <w:highlight w:val="yellow"/>
          <w:lang w:eastAsia="ko-KR"/>
        </w:rPr>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FA45C4" w:rsidRPr="00170CE7" w:rsidRDefault="00FA45C4" w:rsidP="009722D5">
      <w:pPr>
        <w:pStyle w:val="PL"/>
        <w:shd w:val="clear" w:color="auto" w:fill="E6E6E6"/>
      </w:pPr>
      <w:r w:rsidRPr="00170CE7">
        <w:t>-- Late non critical extensions</w:t>
      </w:r>
    </w:p>
    <w:p w:rsidR="009722D5" w:rsidRPr="00170CE7" w:rsidRDefault="009722D5" w:rsidP="009722D5">
      <w:pPr>
        <w:pStyle w:val="PL"/>
        <w:shd w:val="clear" w:color="auto" w:fill="E6E6E6"/>
      </w:pPr>
      <w:r w:rsidRPr="00170CE7">
        <w:t>SystemInformationBlockType5-v8h0-IEs ::=</w:t>
      </w:r>
      <w:r w:rsidRPr="00170CE7">
        <w:tab/>
        <w:t>SEQUENCE {</w:t>
      </w:r>
    </w:p>
    <w:p w:rsidR="009722D5" w:rsidRPr="00170CE7" w:rsidRDefault="009722D5" w:rsidP="009722D5">
      <w:pPr>
        <w:pStyle w:val="PL"/>
        <w:shd w:val="clear" w:color="auto" w:fill="E6E6E6"/>
      </w:pPr>
      <w:r w:rsidRPr="00170CE7">
        <w:tab/>
        <w:t>interFreqCarrierFreqList-v8h0 SEQUENCE (SIZE (1..maxFreq)) OF InterFreqCarrierFreqInfo-v8h0</w:t>
      </w:r>
      <w:r w:rsidRPr="00170CE7">
        <w:tab/>
      </w:r>
      <w:r w:rsidRPr="00170CE7">
        <w:tab/>
      </w:r>
      <w:r w:rsidRPr="00170CE7">
        <w:tab/>
      </w:r>
      <w:r w:rsidR="00497FBE" w:rsidRPr="00170CE7">
        <w:tab/>
      </w:r>
      <w:r w:rsidRPr="00170CE7">
        <w:t>OPTIONAL,</w:t>
      </w:r>
      <w:r w:rsidRPr="00170CE7">
        <w:tab/>
        <w:t>-- Need OP</w:t>
      </w:r>
    </w:p>
    <w:p w:rsidR="009722D5" w:rsidRPr="00170CE7" w:rsidRDefault="009722D5" w:rsidP="009722D5">
      <w:pPr>
        <w:pStyle w:val="PL"/>
        <w:shd w:val="clear" w:color="auto" w:fill="E6E6E6"/>
      </w:pPr>
      <w:r w:rsidRPr="00170CE7">
        <w:tab/>
        <w:t>nonCriticalExtension</w:t>
      </w:r>
      <w:r w:rsidRPr="00170CE7">
        <w:tab/>
      </w:r>
      <w:r w:rsidRPr="00170CE7">
        <w:tab/>
      </w:r>
      <w:r w:rsidRPr="00170CE7">
        <w:tab/>
        <w:t>SystemInformationBlockType5-v9e0-IEs</w:t>
      </w:r>
      <w:r w:rsidRPr="00170CE7">
        <w:tab/>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SystemInformationBlockType5-v9e0-IEs ::=</w:t>
      </w:r>
      <w:r w:rsidRPr="00170CE7">
        <w:tab/>
        <w:t>SEQUENCE {</w:t>
      </w:r>
    </w:p>
    <w:p w:rsidR="009722D5" w:rsidRPr="00170CE7" w:rsidRDefault="009722D5" w:rsidP="009722D5">
      <w:pPr>
        <w:pStyle w:val="PL"/>
        <w:shd w:val="clear" w:color="auto" w:fill="E6E6E6"/>
      </w:pPr>
      <w:r w:rsidRPr="00170CE7">
        <w:tab/>
        <w:t>interFreqCarrierFreqList-v9e0</w:t>
      </w:r>
      <w:r w:rsidRPr="00170CE7">
        <w:tab/>
        <w:t>SEQUENCE (SIZE (1..maxFreq)) OF InterFreqCarrierFreqInfo-v9e0</w:t>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t>nonCriticalExtension</w:t>
      </w:r>
      <w:r w:rsidRPr="00170CE7">
        <w:tab/>
      </w:r>
      <w:r w:rsidRPr="00170CE7">
        <w:tab/>
      </w:r>
      <w:r w:rsidRPr="00170CE7">
        <w:tab/>
        <w:t>SystemInformationBlockType5-v10j0-IEs</w:t>
      </w:r>
      <w:r w:rsidRPr="00170CE7">
        <w:tab/>
        <w:t>OPTIONAL</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SystemInformationBlockType5-v10j0-IEs ::=</w:t>
      </w:r>
      <w:r w:rsidRPr="00170CE7">
        <w:tab/>
        <w:t>SEQUENCE {</w:t>
      </w:r>
    </w:p>
    <w:p w:rsidR="009722D5" w:rsidRPr="00170CE7" w:rsidRDefault="009722D5" w:rsidP="009722D5">
      <w:pPr>
        <w:pStyle w:val="PL"/>
        <w:shd w:val="clear" w:color="auto" w:fill="E6E6E6"/>
      </w:pPr>
      <w:r w:rsidRPr="00170CE7">
        <w:tab/>
        <w:t>interFreqCarrierFreqList-v10j0</w:t>
      </w:r>
      <w:r w:rsidRPr="00170CE7">
        <w:tab/>
        <w:t>SEQUENCE (SIZE (1..maxFreq)) OF InterFreqCarrierFreqInfo-v10j0</w:t>
      </w:r>
      <w:r w:rsidRPr="00170CE7">
        <w:tab/>
      </w:r>
      <w:r w:rsidRPr="00170CE7">
        <w:tab/>
      </w:r>
      <w:r w:rsidRPr="00170CE7">
        <w:tab/>
      </w:r>
      <w:r w:rsidRPr="00170CE7">
        <w:tab/>
        <w:t>OPTIONAL,</w:t>
      </w:r>
      <w:r w:rsidRPr="00170CE7">
        <w:tab/>
        <w:t>-- Need OR</w:t>
      </w:r>
    </w:p>
    <w:p w:rsidR="00734FAF" w:rsidRPr="00170CE7" w:rsidRDefault="00734FAF" w:rsidP="00734FAF">
      <w:pPr>
        <w:pStyle w:val="PL"/>
        <w:shd w:val="clear" w:color="auto" w:fill="E6E6E6"/>
      </w:pPr>
      <w:r w:rsidRPr="00170CE7">
        <w:tab/>
        <w:t>nonCriticalExtension</w:t>
      </w:r>
      <w:r w:rsidRPr="00170CE7">
        <w:tab/>
      </w:r>
      <w:r w:rsidRPr="00170CE7">
        <w:tab/>
      </w:r>
      <w:r w:rsidRPr="00170CE7">
        <w:tab/>
        <w:t>SystemInformationBlockType5-v</w:t>
      </w:r>
      <w:r w:rsidR="00FA45C4" w:rsidRPr="00170CE7">
        <w:t>10l0</w:t>
      </w:r>
      <w:r w:rsidRPr="00170CE7">
        <w:t>-IEs</w:t>
      </w:r>
      <w:r w:rsidRPr="00170CE7">
        <w:tab/>
      </w:r>
      <w:r w:rsidRPr="00170CE7">
        <w:tab/>
        <w:t>OPTIONAL</w:t>
      </w:r>
    </w:p>
    <w:p w:rsidR="00734FAF" w:rsidRPr="00170CE7" w:rsidRDefault="00734FAF" w:rsidP="00734FAF">
      <w:pPr>
        <w:pStyle w:val="PL"/>
        <w:shd w:val="clear" w:color="auto" w:fill="E6E6E6"/>
      </w:pPr>
      <w:r w:rsidRPr="00170CE7">
        <w:t>}</w:t>
      </w:r>
    </w:p>
    <w:p w:rsidR="00FA45C4" w:rsidRPr="00170CE7" w:rsidRDefault="00FA45C4" w:rsidP="00FA45C4">
      <w:pPr>
        <w:pStyle w:val="PL"/>
        <w:shd w:val="clear" w:color="auto" w:fill="E6E6E6"/>
      </w:pPr>
    </w:p>
    <w:p w:rsidR="00FA45C4" w:rsidRPr="00170CE7" w:rsidRDefault="00FA45C4" w:rsidP="00FA45C4">
      <w:pPr>
        <w:pStyle w:val="PL"/>
        <w:shd w:val="clear" w:color="auto" w:fill="E6E6E6"/>
      </w:pPr>
      <w:r w:rsidRPr="00170CE7">
        <w:t>SystemInformationBlockType5-v10l0-IEs ::=</w:t>
      </w:r>
      <w:r w:rsidRPr="00170CE7">
        <w:tab/>
        <w:t>SEQUENCE {</w:t>
      </w:r>
    </w:p>
    <w:p w:rsidR="00FA45C4" w:rsidRPr="00170CE7" w:rsidRDefault="00FA45C4" w:rsidP="00FA45C4">
      <w:pPr>
        <w:pStyle w:val="PL"/>
        <w:shd w:val="clear" w:color="auto" w:fill="E6E6E6"/>
      </w:pPr>
      <w:r w:rsidRPr="00170CE7">
        <w:tab/>
        <w:t>interFreqCarrierFreqList-v10l0</w:t>
      </w:r>
      <w:r w:rsidRPr="00170CE7">
        <w:tab/>
        <w:t>SEQUENCE (SIZE (1..maxFreq)) OF InterFreqCarrierFreqInfo-v10l0</w:t>
      </w:r>
      <w:r w:rsidRPr="00170CE7">
        <w:tab/>
      </w:r>
      <w:r w:rsidRPr="00170CE7">
        <w:tab/>
      </w:r>
      <w:r w:rsidRPr="00170CE7">
        <w:tab/>
      </w:r>
      <w:r w:rsidRPr="00170CE7">
        <w:tab/>
        <w:t>OPTIONAL,</w:t>
      </w:r>
      <w:r w:rsidRPr="00170CE7">
        <w:tab/>
        <w:t>-- Need OR</w:t>
      </w:r>
    </w:p>
    <w:p w:rsidR="00FA45C4" w:rsidRPr="00170CE7" w:rsidRDefault="00FA45C4" w:rsidP="00FA45C4">
      <w:pPr>
        <w:pStyle w:val="PL"/>
        <w:shd w:val="clear" w:color="auto" w:fill="E6E6E6"/>
      </w:pPr>
      <w:r w:rsidRPr="00170CE7">
        <w:tab/>
        <w:t>nonCriticalExtension</w:t>
      </w:r>
      <w:r w:rsidRPr="00170CE7">
        <w:tab/>
      </w:r>
      <w:r w:rsidRPr="00170CE7">
        <w:tab/>
      </w:r>
      <w:r w:rsidRPr="00170CE7">
        <w:tab/>
        <w:t>SystemInformationBlockType5-v13a0-IEs</w:t>
      </w:r>
      <w:r w:rsidRPr="00170CE7">
        <w:tab/>
      </w:r>
      <w:r w:rsidRPr="00170CE7">
        <w:tab/>
      </w:r>
      <w:r w:rsidRPr="00170CE7">
        <w:tab/>
        <w:t>OPTIONAL</w:t>
      </w:r>
    </w:p>
    <w:p w:rsidR="00734FAF" w:rsidRPr="00170CE7" w:rsidRDefault="00FA45C4" w:rsidP="00FA45C4">
      <w:pPr>
        <w:pStyle w:val="PL"/>
        <w:shd w:val="clear" w:color="auto" w:fill="E6E6E6"/>
      </w:pPr>
      <w:r w:rsidRPr="00170CE7">
        <w:t>}</w:t>
      </w:r>
    </w:p>
    <w:p w:rsidR="00FA45C4" w:rsidRPr="00170CE7" w:rsidRDefault="00FA45C4" w:rsidP="00FA45C4">
      <w:pPr>
        <w:pStyle w:val="PL"/>
        <w:shd w:val="clear" w:color="auto" w:fill="E6E6E6"/>
      </w:pPr>
    </w:p>
    <w:p w:rsidR="00734FAF" w:rsidRPr="00170CE7" w:rsidRDefault="00734FAF" w:rsidP="00734FAF">
      <w:pPr>
        <w:pStyle w:val="PL"/>
        <w:shd w:val="clear" w:color="auto" w:fill="E6E6E6"/>
      </w:pPr>
      <w:r w:rsidRPr="00170CE7">
        <w:t>SystemInformationBlockType5-v13a0-IEs ::=</w:t>
      </w:r>
      <w:r w:rsidRPr="00170CE7">
        <w:tab/>
        <w:t>SEQUENCE {</w:t>
      </w:r>
    </w:p>
    <w:p w:rsidR="00FA45C4" w:rsidRPr="00170CE7" w:rsidRDefault="00FA45C4" w:rsidP="00FA45C4">
      <w:pPr>
        <w:pStyle w:val="PL"/>
        <w:shd w:val="clear" w:color="auto" w:fill="E6E6E6"/>
      </w:pPr>
      <w:r w:rsidRPr="00170CE7">
        <w:tab/>
        <w:t>-- Late non critical extensions from REL-10 upto REL-12</w:t>
      </w:r>
    </w:p>
    <w:p w:rsidR="00FA45C4" w:rsidRPr="00170CE7" w:rsidRDefault="00FA45C4" w:rsidP="00FA45C4">
      <w:pPr>
        <w:pStyle w:val="PL"/>
        <w:shd w:val="clear" w:color="auto" w:fill="E6E6E6"/>
      </w:pPr>
      <w:r w:rsidRPr="00170CE7">
        <w:tab/>
        <w:t>lateNonCriticalExtension</w:t>
      </w:r>
      <w:r w:rsidRPr="00170CE7">
        <w:tab/>
      </w:r>
      <w:r w:rsidRPr="00170CE7">
        <w:tab/>
        <w:t>OCTET STRING</w:t>
      </w:r>
      <w:r w:rsidRPr="00170CE7">
        <w:tab/>
      </w:r>
      <w:r w:rsidRPr="00170CE7">
        <w:tab/>
      </w:r>
      <w:r w:rsidRPr="00170CE7">
        <w:tab/>
      </w:r>
      <w:r w:rsidRPr="00170CE7">
        <w:tab/>
      </w:r>
      <w:r w:rsidRPr="00170CE7">
        <w:tab/>
        <w:t>OPTIONAL,</w:t>
      </w:r>
      <w:r w:rsidRPr="00170CE7">
        <w:tab/>
        <w:t>-- Need OR</w:t>
      </w:r>
    </w:p>
    <w:p w:rsidR="00FA45C4" w:rsidRPr="00170CE7" w:rsidRDefault="00734FAF" w:rsidP="00734FAF">
      <w:pPr>
        <w:pStyle w:val="PL"/>
        <w:shd w:val="clear" w:color="auto" w:fill="E6E6E6"/>
      </w:pPr>
      <w:r w:rsidRPr="00170CE7">
        <w:tab/>
        <w:t>interFreqCarrierFreqList-v13a0</w:t>
      </w:r>
      <w:r w:rsidRPr="00170CE7">
        <w:tab/>
        <w:t>InterFreqCarrierFreqList-v13a0</w:t>
      </w:r>
      <w:r w:rsidRPr="00170CE7">
        <w:tab/>
        <w:t>OPTIONAL</w:t>
      </w:r>
      <w:r w:rsidR="00FA45C4" w:rsidRPr="00170CE7">
        <w:t>,</w:t>
      </w:r>
      <w:r w:rsidRPr="00170CE7">
        <w:tab/>
        <w:t>-- Need OR</w:t>
      </w:r>
    </w:p>
    <w:p w:rsidR="00FA45C4" w:rsidRPr="00170CE7" w:rsidRDefault="00FA45C4" w:rsidP="00734FAF">
      <w:pPr>
        <w:pStyle w:val="PL"/>
        <w:shd w:val="clear" w:color="auto" w:fill="E6E6E6"/>
      </w:pPr>
      <w:r w:rsidRPr="00170CE7">
        <w:tab/>
        <w:t>-- Late non critical extensions from REL-13</w:t>
      </w:r>
    </w:p>
    <w:p w:rsidR="009722D5" w:rsidRPr="00170CE7" w:rsidRDefault="009722D5" w:rsidP="00734FAF">
      <w:pPr>
        <w:pStyle w:val="PL"/>
        <w:shd w:val="clear" w:color="auto" w:fill="E6E6E6"/>
      </w:pPr>
      <w:r w:rsidRPr="00170CE7">
        <w:tab/>
        <w:t>nonCriticalExtension</w:t>
      </w:r>
      <w:r w:rsidRPr="00170CE7">
        <w:tab/>
      </w:r>
      <w:r w:rsidRPr="00170CE7">
        <w:tab/>
      </w:r>
      <w:r w:rsidRPr="00170CE7">
        <w:tab/>
      </w:r>
      <w:r w:rsidR="00FA45C4" w:rsidRPr="00170CE7">
        <w:t>SEQUENCE {}</w:t>
      </w:r>
      <w:r w:rsidRPr="00170CE7">
        <w:tab/>
      </w:r>
      <w:r w:rsidRPr="00170CE7">
        <w:tab/>
      </w:r>
      <w:r w:rsidRPr="00170CE7">
        <w:tab/>
      </w:r>
      <w:r w:rsidRPr="00170CE7">
        <w:tab/>
      </w:r>
      <w:r w:rsidRPr="00170CE7">
        <w:tab/>
      </w:r>
      <w:r w:rsidRPr="00170CE7">
        <w:tab/>
        <w:t>OPTIONAL</w:t>
      </w:r>
    </w:p>
    <w:p w:rsidR="009722D5" w:rsidRPr="00170CE7" w:rsidRDefault="009722D5" w:rsidP="009722D5">
      <w:pPr>
        <w:pStyle w:val="PL"/>
        <w:shd w:val="clear" w:color="auto" w:fill="E6E6E6"/>
      </w:pPr>
      <w:r w:rsidRPr="00170CE7">
        <w:t>}</w:t>
      </w:r>
    </w:p>
    <w:p w:rsidR="00F43CBE" w:rsidRPr="00170CE7" w:rsidRDefault="00F43CBE" w:rsidP="00F43CBE">
      <w:pPr>
        <w:pStyle w:val="PL"/>
        <w:shd w:val="clear" w:color="auto" w:fill="E6E6E6"/>
      </w:pPr>
    </w:p>
    <w:p w:rsidR="009722D5" w:rsidRPr="00170CE7" w:rsidRDefault="009722D5" w:rsidP="009722D5">
      <w:pPr>
        <w:pStyle w:val="PL"/>
        <w:shd w:val="clear" w:color="auto" w:fill="E6E6E6"/>
      </w:pPr>
      <w:r w:rsidRPr="00170CE7">
        <w:t>InterFreqCarrierFreqList ::=</w:t>
      </w:r>
      <w:r w:rsidRPr="00170CE7">
        <w:tab/>
      </w:r>
      <w:r w:rsidRPr="00170CE7">
        <w:tab/>
        <w:t>SEQUENCE (SIZE (1..maxFreq)) OF InterFreqCarrierFreqInfo</w:t>
      </w:r>
    </w:p>
    <w:p w:rsidR="009722D5" w:rsidRPr="00170CE7" w:rsidRDefault="009722D5" w:rsidP="009722D5">
      <w:pPr>
        <w:pStyle w:val="PL"/>
        <w:shd w:val="clear" w:color="auto" w:fill="E6E6E6"/>
      </w:pPr>
    </w:p>
    <w:p w:rsidR="009722D5" w:rsidRPr="00170CE7" w:rsidRDefault="009722D5" w:rsidP="009722D5">
      <w:pPr>
        <w:pStyle w:val="PL"/>
        <w:shd w:val="clear" w:color="auto" w:fill="E6E6E6"/>
        <w:ind w:left="852" w:hanging="852"/>
      </w:pPr>
      <w:r w:rsidRPr="00170CE7">
        <w:t>InterFreqCarrierFreqList-v1250 ::=</w:t>
      </w:r>
      <w:r w:rsidRPr="00170CE7">
        <w:tab/>
        <w:t>SEQUENCE (SIZE (1.. maxFreq)) OF InterFreqCarrierFreqInfo-v1250</w:t>
      </w:r>
    </w:p>
    <w:p w:rsidR="009722D5" w:rsidRPr="00170CE7" w:rsidRDefault="009722D5" w:rsidP="009722D5">
      <w:pPr>
        <w:pStyle w:val="PL"/>
        <w:shd w:val="clear" w:color="auto" w:fill="E6E6E6"/>
      </w:pPr>
    </w:p>
    <w:p w:rsidR="009722D5" w:rsidRPr="00170CE7" w:rsidRDefault="009722D5" w:rsidP="009722D5">
      <w:pPr>
        <w:pStyle w:val="PL"/>
        <w:shd w:val="clear" w:color="auto" w:fill="E6E6E6"/>
        <w:ind w:left="852" w:hanging="852"/>
      </w:pPr>
      <w:r w:rsidRPr="00170CE7">
        <w:t>InterFreqCarrierFreqList-v1310 ::=</w:t>
      </w:r>
      <w:r w:rsidRPr="00170CE7">
        <w:tab/>
        <w:t>SEQUENCE (SIZE (1.. maxFreq)) OF InterFreqCarrierFreqInfo-v1310</w:t>
      </w:r>
    </w:p>
    <w:p w:rsidR="009722D5" w:rsidRPr="00170CE7" w:rsidRDefault="009722D5" w:rsidP="009722D5">
      <w:pPr>
        <w:pStyle w:val="PL"/>
        <w:shd w:val="clear" w:color="auto" w:fill="E6E6E6"/>
      </w:pPr>
    </w:p>
    <w:p w:rsidR="009722D5" w:rsidRPr="00170CE7" w:rsidRDefault="009722D5" w:rsidP="009722D5">
      <w:pPr>
        <w:pStyle w:val="PL"/>
        <w:shd w:val="clear" w:color="auto" w:fill="E6E6E6"/>
        <w:ind w:left="852" w:hanging="852"/>
      </w:pPr>
      <w:r w:rsidRPr="00170CE7">
        <w:t>InterFreqCarrierFreqList-v1350 ::=</w:t>
      </w:r>
      <w:r w:rsidRPr="00170CE7">
        <w:tab/>
        <w:t>SEQUENCE (SIZE (1.. maxFreq)) OF InterFreqCarrierFreqInfo-v1350</w:t>
      </w:r>
    </w:p>
    <w:p w:rsidR="009722D5" w:rsidRPr="00170CE7" w:rsidRDefault="009722D5" w:rsidP="009722D5">
      <w:pPr>
        <w:pStyle w:val="PL"/>
        <w:shd w:val="clear" w:color="auto" w:fill="E6E6E6"/>
      </w:pPr>
    </w:p>
    <w:p w:rsidR="00532FFF" w:rsidRPr="00170CE7" w:rsidRDefault="00532FFF" w:rsidP="001A254A">
      <w:pPr>
        <w:pStyle w:val="PL"/>
        <w:shd w:val="pct10" w:color="auto" w:fill="auto"/>
      </w:pPr>
      <w:r w:rsidRPr="00170CE7">
        <w:t>InterFreqCarrierFreqList-v13a0 ::=</w:t>
      </w:r>
      <w:r w:rsidRPr="00170CE7">
        <w:tab/>
        <w:t>SEQUENCE (SIZE (1.. maxFreq)) OF InterFreqCarrierFreqInfo-v1360</w:t>
      </w:r>
    </w:p>
    <w:p w:rsidR="00532FFF" w:rsidRPr="00170CE7" w:rsidRDefault="00532FFF" w:rsidP="00532FFF">
      <w:pPr>
        <w:pStyle w:val="PL"/>
        <w:shd w:val="pct10" w:color="auto" w:fill="auto"/>
      </w:pPr>
    </w:p>
    <w:p w:rsidR="00D65D3A" w:rsidRPr="00170CE7" w:rsidRDefault="00D65D3A" w:rsidP="00D65D3A">
      <w:pPr>
        <w:pStyle w:val="PL"/>
        <w:shd w:val="pct10" w:color="auto" w:fill="auto"/>
        <w:ind w:left="851" w:hanging="851"/>
      </w:pPr>
      <w:r w:rsidRPr="00170CE7">
        <w:t>InterFreqCarrierFreqList-v1530 ::=</w:t>
      </w:r>
      <w:r w:rsidRPr="00170CE7">
        <w:tab/>
        <w:t>SEQUENCE (SIZE (1.. maxFreq)) OF InterFreqCarrierFreqInfo-v1530</w:t>
      </w:r>
    </w:p>
    <w:p w:rsidR="00D65D3A" w:rsidRPr="00170CE7" w:rsidRDefault="00D65D3A" w:rsidP="00D65D3A">
      <w:pPr>
        <w:pStyle w:val="PL"/>
        <w:shd w:val="pct10" w:color="auto" w:fill="auto"/>
      </w:pPr>
    </w:p>
    <w:p w:rsidR="009722D5" w:rsidRPr="00170CE7" w:rsidRDefault="009722D5" w:rsidP="009722D5">
      <w:pPr>
        <w:pStyle w:val="PL"/>
        <w:shd w:val="clear" w:color="auto" w:fill="E6E6E6"/>
        <w:ind w:left="852" w:hanging="852"/>
      </w:pPr>
      <w:r w:rsidRPr="00170CE7">
        <w:t>InterFreqCarrierFreqListExt-r12 ::=</w:t>
      </w:r>
      <w:r w:rsidRPr="00170CE7">
        <w:tab/>
        <w:t>SEQUENCE (SIZE (1.. maxFreq)) OF InterFreqCarrierFreqInfo-r12</w:t>
      </w:r>
    </w:p>
    <w:p w:rsidR="009722D5" w:rsidRPr="00170CE7" w:rsidRDefault="009722D5" w:rsidP="009722D5">
      <w:pPr>
        <w:pStyle w:val="PL"/>
        <w:shd w:val="clear" w:color="auto" w:fill="E6E6E6"/>
      </w:pPr>
    </w:p>
    <w:p w:rsidR="009722D5" w:rsidRPr="00170CE7" w:rsidRDefault="009722D5" w:rsidP="009722D5">
      <w:pPr>
        <w:pStyle w:val="PL"/>
        <w:shd w:val="clear" w:color="auto" w:fill="E6E6E6"/>
        <w:ind w:left="852" w:hanging="852"/>
      </w:pPr>
      <w:r w:rsidRPr="00170CE7">
        <w:t>InterFreqCarrierFreqListExt-v1280 ::=</w:t>
      </w:r>
      <w:r w:rsidRPr="00170CE7">
        <w:tab/>
        <w:t>SEQUENCE (SIZE (1.. maxFreq)) OF InterFreqCarrierFreqInfo-v10j0</w:t>
      </w:r>
    </w:p>
    <w:p w:rsidR="009722D5" w:rsidRPr="00170CE7" w:rsidRDefault="009722D5" w:rsidP="009722D5">
      <w:pPr>
        <w:pStyle w:val="PL"/>
        <w:shd w:val="clear" w:color="auto" w:fill="E6E6E6"/>
      </w:pPr>
    </w:p>
    <w:p w:rsidR="009722D5" w:rsidRPr="00170CE7" w:rsidRDefault="009722D5" w:rsidP="009722D5">
      <w:pPr>
        <w:pStyle w:val="PL"/>
        <w:shd w:val="clear" w:color="auto" w:fill="E6E6E6"/>
        <w:ind w:left="852" w:hanging="852"/>
      </w:pPr>
      <w:r w:rsidRPr="00170CE7">
        <w:t>InterFreqCarrierFreqListExt-v1310 ::=</w:t>
      </w:r>
      <w:r w:rsidRPr="00170CE7">
        <w:tab/>
        <w:t>SEQUENCE (SIZE (1.. maxFreq)) OF InterFreqCarrierFreqInfo-v1310</w:t>
      </w:r>
    </w:p>
    <w:p w:rsidR="009722D5" w:rsidRPr="00170CE7" w:rsidRDefault="009722D5" w:rsidP="009722D5">
      <w:pPr>
        <w:pStyle w:val="PL"/>
        <w:shd w:val="clear" w:color="auto" w:fill="E6E6E6"/>
      </w:pPr>
    </w:p>
    <w:p w:rsidR="009722D5" w:rsidRPr="00170CE7" w:rsidRDefault="009722D5" w:rsidP="009722D5">
      <w:pPr>
        <w:pStyle w:val="PL"/>
        <w:shd w:val="clear" w:color="auto" w:fill="E6E6E6"/>
        <w:ind w:left="852" w:hanging="852"/>
      </w:pPr>
      <w:r w:rsidRPr="00170CE7">
        <w:t>InterFreqCarrierFreqListExt-v1350 ::=</w:t>
      </w:r>
      <w:r w:rsidRPr="00170CE7">
        <w:tab/>
        <w:t>SEQUENCE (SIZE (1.. maxFreq)) OF InterFreqCarrierFreqInfo-v1350</w:t>
      </w:r>
    </w:p>
    <w:p w:rsidR="0012045C" w:rsidRPr="00170CE7" w:rsidRDefault="0012045C" w:rsidP="0012045C">
      <w:pPr>
        <w:pStyle w:val="PL"/>
        <w:shd w:val="clear" w:color="auto" w:fill="E6E6E6"/>
      </w:pPr>
    </w:p>
    <w:p w:rsidR="009722D5" w:rsidRPr="00170CE7" w:rsidRDefault="0012045C" w:rsidP="0012045C">
      <w:pPr>
        <w:pStyle w:val="PL"/>
        <w:shd w:val="clear" w:color="auto" w:fill="E6E6E6"/>
      </w:pPr>
      <w:r w:rsidRPr="00170CE7">
        <w:t>InterFreqCarrierFreqListExt-v1360 ::=</w:t>
      </w:r>
      <w:r w:rsidRPr="00170CE7">
        <w:tab/>
        <w:t>SEQUENCE (SIZE (1..maxFreq)) OF InterFreqCarrierFreqInfo-v1360</w:t>
      </w:r>
    </w:p>
    <w:p w:rsidR="001A254A" w:rsidRPr="00170CE7" w:rsidRDefault="001A254A" w:rsidP="001A254A">
      <w:pPr>
        <w:pStyle w:val="PL"/>
        <w:shd w:val="clear" w:color="auto" w:fill="E6E6E6"/>
      </w:pPr>
    </w:p>
    <w:p w:rsidR="0012045C" w:rsidRPr="00170CE7" w:rsidRDefault="001A254A" w:rsidP="004A5246">
      <w:pPr>
        <w:pStyle w:val="PL"/>
        <w:shd w:val="clear" w:color="auto" w:fill="E6E6E6"/>
        <w:ind w:left="851" w:hanging="851"/>
      </w:pPr>
      <w:r w:rsidRPr="00170CE7">
        <w:t>InterFreqCarrierFreqListExt-v1530 ::=</w:t>
      </w:r>
      <w:r w:rsidRPr="00170CE7">
        <w:tab/>
        <w:t>SEQUENCE (SIZE (1..maxFreq)) OF InterFreqCarrierFreqInfo-v1530</w:t>
      </w:r>
    </w:p>
    <w:p w:rsidR="001A254A" w:rsidRDefault="001A254A" w:rsidP="001A254A">
      <w:pPr>
        <w:pStyle w:val="PL"/>
        <w:shd w:val="clear" w:color="auto" w:fill="E6E6E6"/>
        <w:rPr>
          <w:rFonts w:eastAsiaTheme="minorEastAsia"/>
        </w:rPr>
      </w:pPr>
    </w:p>
    <w:p w:rsidR="00F41949" w:rsidRPr="00F41949" w:rsidRDefault="00F41949" w:rsidP="00F41949">
      <w:pPr>
        <w:pStyle w:val="PL"/>
        <w:shd w:val="clear" w:color="auto" w:fill="E6E6E6"/>
        <w:ind w:left="851" w:hanging="851"/>
        <w:rPr>
          <w:color w:val="0000FF"/>
        </w:rPr>
      </w:pPr>
      <w:r w:rsidRPr="0066106E">
        <w:rPr>
          <w:color w:val="0000FF"/>
          <w:highlight w:val="yellow"/>
        </w:rPr>
        <w:t>InterFreqCarrierFreqListENDC-r16  ::=</w:t>
      </w:r>
      <w:r w:rsidRPr="0066106E">
        <w:rPr>
          <w:color w:val="0000FF"/>
          <w:highlight w:val="yellow"/>
        </w:rPr>
        <w:tab/>
        <w:t>SEQUENCE (SIZE (1..maxFreq)) OF InterFreqCarrierFreqInfo</w:t>
      </w:r>
      <w:r w:rsidR="00314331">
        <w:rPr>
          <w:color w:val="0000FF"/>
          <w:highlight w:val="yellow"/>
        </w:rPr>
        <w:t>ENDC</w:t>
      </w:r>
      <w:r w:rsidRPr="0066106E">
        <w:rPr>
          <w:color w:val="0000FF"/>
          <w:highlight w:val="yellow"/>
        </w:rPr>
        <w:t>-r16</w:t>
      </w:r>
    </w:p>
    <w:p w:rsidR="00F41949" w:rsidRPr="00F41949" w:rsidRDefault="00F41949" w:rsidP="001A254A">
      <w:pPr>
        <w:pStyle w:val="PL"/>
        <w:shd w:val="clear" w:color="auto" w:fill="E6E6E6"/>
        <w:rPr>
          <w:color w:val="0000FF"/>
        </w:rPr>
      </w:pPr>
    </w:p>
    <w:p w:rsidR="00F41949" w:rsidRPr="00F41949" w:rsidRDefault="00F41949" w:rsidP="001A254A">
      <w:pPr>
        <w:pStyle w:val="PL"/>
        <w:shd w:val="clear" w:color="auto" w:fill="E6E6E6"/>
        <w:rPr>
          <w:rFonts w:eastAsiaTheme="minorEastAsia"/>
        </w:rPr>
      </w:pPr>
    </w:p>
    <w:p w:rsidR="009722D5" w:rsidRPr="00170CE7" w:rsidRDefault="009722D5" w:rsidP="009722D5">
      <w:pPr>
        <w:pStyle w:val="PL"/>
        <w:shd w:val="clear" w:color="auto" w:fill="E6E6E6"/>
      </w:pPr>
      <w:r w:rsidRPr="00170CE7">
        <w:t>InterFreqCarrierFreqInfo ::=</w:t>
      </w:r>
      <w:r w:rsidRPr="00170CE7">
        <w:tab/>
        <w:t>SEQUENCE {</w:t>
      </w:r>
    </w:p>
    <w:p w:rsidR="009722D5" w:rsidRPr="00170CE7" w:rsidRDefault="009722D5" w:rsidP="009722D5">
      <w:pPr>
        <w:pStyle w:val="PL"/>
        <w:shd w:val="clear" w:color="auto" w:fill="E6E6E6"/>
      </w:pPr>
      <w:r w:rsidRPr="00170CE7">
        <w:tab/>
        <w:t>dl-CarrierFreq</w:t>
      </w:r>
      <w:r w:rsidRPr="00170CE7">
        <w:tab/>
      </w:r>
      <w:r w:rsidRPr="00170CE7">
        <w:tab/>
      </w:r>
      <w:r w:rsidRPr="00170CE7">
        <w:tab/>
      </w:r>
      <w:r w:rsidRPr="00170CE7">
        <w:tab/>
      </w:r>
      <w:r w:rsidRPr="00170CE7">
        <w:tab/>
      </w:r>
      <w:r w:rsidRPr="00170CE7">
        <w:tab/>
        <w:t>ARFCN-ValueEUTRA,</w:t>
      </w:r>
    </w:p>
    <w:p w:rsidR="009722D5" w:rsidRPr="00170CE7" w:rsidRDefault="009722D5" w:rsidP="009722D5">
      <w:pPr>
        <w:pStyle w:val="PL"/>
        <w:shd w:val="clear" w:color="auto" w:fill="E6E6E6"/>
      </w:pPr>
      <w:r w:rsidRPr="00170CE7">
        <w:tab/>
        <w:t>q-RxLevMin</w:t>
      </w:r>
      <w:r w:rsidRPr="00170CE7">
        <w:tab/>
      </w:r>
      <w:r w:rsidRPr="00170CE7">
        <w:tab/>
      </w:r>
      <w:r w:rsidRPr="00170CE7">
        <w:tab/>
      </w:r>
      <w:r w:rsidRPr="00170CE7">
        <w:tab/>
      </w:r>
      <w:r w:rsidRPr="00170CE7">
        <w:tab/>
      </w:r>
      <w:r w:rsidRPr="00170CE7">
        <w:tab/>
      </w:r>
      <w:r w:rsidRPr="00170CE7">
        <w:tab/>
        <w:t>Q-RxLevMin,</w:t>
      </w:r>
    </w:p>
    <w:p w:rsidR="009722D5" w:rsidRPr="00170CE7" w:rsidRDefault="009722D5" w:rsidP="009722D5">
      <w:pPr>
        <w:pStyle w:val="PL"/>
        <w:shd w:val="clear" w:color="auto" w:fill="E6E6E6"/>
      </w:pPr>
      <w:r w:rsidRPr="00170CE7">
        <w:tab/>
        <w:t>p-Max</w:t>
      </w:r>
      <w:r w:rsidRPr="00170CE7">
        <w:tab/>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t>OPTIONAL,</w:t>
      </w:r>
      <w:r w:rsidRPr="00170CE7">
        <w:tab/>
      </w:r>
      <w:r w:rsidRPr="00170CE7">
        <w:tab/>
        <w:t>-- Need OP</w:t>
      </w:r>
    </w:p>
    <w:p w:rsidR="009722D5" w:rsidRPr="00170CE7" w:rsidRDefault="009722D5" w:rsidP="009722D5">
      <w:pPr>
        <w:pStyle w:val="PL"/>
        <w:shd w:val="clear" w:color="auto" w:fill="E6E6E6"/>
      </w:pPr>
      <w:r w:rsidRPr="00170CE7">
        <w:tab/>
        <w:t>t-ReselectionEUTRA</w:t>
      </w:r>
      <w:r w:rsidRPr="00170CE7">
        <w:tab/>
      </w:r>
      <w:r w:rsidRPr="00170CE7">
        <w:tab/>
      </w:r>
      <w:r w:rsidRPr="00170CE7">
        <w:tab/>
      </w:r>
      <w:r w:rsidRPr="00170CE7">
        <w:tab/>
      </w:r>
      <w:r w:rsidRPr="00170CE7">
        <w:tab/>
        <w:t>T-Reselection,</w:t>
      </w:r>
    </w:p>
    <w:p w:rsidR="009722D5" w:rsidRPr="00170CE7" w:rsidRDefault="009722D5" w:rsidP="009722D5">
      <w:pPr>
        <w:pStyle w:val="PL"/>
        <w:shd w:val="clear" w:color="auto" w:fill="E6E6E6"/>
      </w:pPr>
      <w:r w:rsidRPr="00170CE7">
        <w:tab/>
        <w:t>t-ReselectionEUTRA-SF</w:t>
      </w:r>
      <w:r w:rsidRPr="00170CE7">
        <w:tab/>
      </w:r>
      <w:r w:rsidRPr="00170CE7">
        <w:tab/>
      </w:r>
      <w:r w:rsidRPr="00170CE7">
        <w:tab/>
      </w:r>
      <w:r w:rsidRPr="00170CE7">
        <w:tab/>
        <w:t>SpeedStateScaleFactors</w:t>
      </w:r>
      <w:r w:rsidRPr="00170CE7">
        <w:tab/>
      </w:r>
      <w:r w:rsidRPr="00170CE7">
        <w:tab/>
      </w:r>
      <w:r w:rsidRPr="00170CE7">
        <w:tab/>
        <w:t>OPTIONAL,</w:t>
      </w:r>
      <w:r w:rsidRPr="00170CE7">
        <w:tab/>
      </w:r>
      <w:r w:rsidRPr="00170CE7">
        <w:tab/>
        <w:t>-- Need OP</w:t>
      </w:r>
    </w:p>
    <w:p w:rsidR="009722D5" w:rsidRPr="00170CE7" w:rsidRDefault="009722D5" w:rsidP="009722D5">
      <w:pPr>
        <w:pStyle w:val="PL"/>
        <w:shd w:val="clear" w:color="auto" w:fill="E6E6E6"/>
      </w:pPr>
      <w:r w:rsidRPr="00170CE7">
        <w:tab/>
        <w:t>threshX-High</w:t>
      </w:r>
      <w:r w:rsidRPr="00170CE7">
        <w:tab/>
      </w:r>
      <w:r w:rsidRPr="00170CE7">
        <w:tab/>
      </w:r>
      <w:r w:rsidRPr="00170CE7">
        <w:tab/>
      </w:r>
      <w:r w:rsidRPr="00170CE7">
        <w:tab/>
      </w:r>
      <w:r w:rsidRPr="00170CE7">
        <w:tab/>
      </w:r>
      <w:r w:rsidRPr="00170CE7">
        <w:tab/>
        <w:t>ReselectionThreshold,</w:t>
      </w:r>
    </w:p>
    <w:p w:rsidR="009722D5" w:rsidRPr="00170CE7" w:rsidRDefault="009722D5" w:rsidP="009722D5">
      <w:pPr>
        <w:pStyle w:val="PL"/>
        <w:shd w:val="clear" w:color="auto" w:fill="E6E6E6"/>
      </w:pPr>
      <w:r w:rsidRPr="00170CE7">
        <w:tab/>
        <w:t>threshX-Low</w:t>
      </w:r>
      <w:r w:rsidRPr="00170CE7">
        <w:tab/>
      </w:r>
      <w:r w:rsidRPr="00170CE7">
        <w:tab/>
      </w:r>
      <w:r w:rsidRPr="00170CE7">
        <w:tab/>
      </w:r>
      <w:r w:rsidRPr="00170CE7">
        <w:tab/>
      </w:r>
      <w:r w:rsidRPr="00170CE7">
        <w:tab/>
      </w:r>
      <w:r w:rsidRPr="00170CE7">
        <w:tab/>
      </w:r>
      <w:r w:rsidRPr="00170CE7">
        <w:tab/>
        <w:t>ReselectionThreshold,</w:t>
      </w:r>
    </w:p>
    <w:p w:rsidR="009722D5" w:rsidRPr="00170CE7" w:rsidRDefault="009722D5" w:rsidP="009722D5">
      <w:pPr>
        <w:pStyle w:val="PL"/>
        <w:shd w:val="clear" w:color="auto" w:fill="E6E6E6"/>
      </w:pPr>
      <w:r w:rsidRPr="00170CE7">
        <w:tab/>
        <w:t>allowedMeasBandwidth</w:t>
      </w:r>
      <w:r w:rsidRPr="00170CE7">
        <w:tab/>
      </w:r>
      <w:r w:rsidRPr="00170CE7">
        <w:tab/>
      </w:r>
      <w:r w:rsidRPr="00170CE7">
        <w:tab/>
      </w:r>
      <w:r w:rsidRPr="00170CE7">
        <w:tab/>
        <w:t>AllowedMeasBandwidth,</w:t>
      </w:r>
    </w:p>
    <w:p w:rsidR="009722D5" w:rsidRPr="00170CE7" w:rsidRDefault="009722D5" w:rsidP="009722D5">
      <w:pPr>
        <w:pStyle w:val="PL"/>
        <w:shd w:val="clear" w:color="auto" w:fill="E6E6E6"/>
      </w:pPr>
      <w:r w:rsidRPr="00170CE7">
        <w:tab/>
        <w:t>presenceAntennaPort1</w:t>
      </w:r>
      <w:r w:rsidRPr="00170CE7">
        <w:tab/>
      </w:r>
      <w:r w:rsidRPr="00170CE7">
        <w:tab/>
      </w:r>
      <w:r w:rsidRPr="00170CE7">
        <w:tab/>
      </w:r>
      <w:r w:rsidRPr="00170CE7">
        <w:tab/>
        <w:t>PresenceAntennaPort1,</w:t>
      </w:r>
    </w:p>
    <w:p w:rsidR="009722D5" w:rsidRPr="00170CE7" w:rsidRDefault="009722D5" w:rsidP="009722D5">
      <w:pPr>
        <w:pStyle w:val="PL"/>
        <w:shd w:val="clear" w:color="auto" w:fill="E6E6E6"/>
      </w:pPr>
      <w:r w:rsidRPr="00170CE7">
        <w:tab/>
        <w:t>cellReselectionPriority</w:t>
      </w:r>
      <w:r w:rsidRPr="00170CE7">
        <w:tab/>
      </w:r>
      <w:r w:rsidRPr="00170CE7">
        <w:tab/>
      </w:r>
      <w:r w:rsidRPr="00170CE7">
        <w:tab/>
      </w:r>
      <w:r w:rsidRPr="00170CE7">
        <w:tab/>
        <w:t>CellReselectionPriority</w:t>
      </w:r>
      <w:r w:rsidRPr="00170CE7">
        <w:tab/>
      </w:r>
      <w:r w:rsidRPr="00170CE7">
        <w:tab/>
      </w:r>
      <w:r w:rsidRPr="00170CE7">
        <w:tab/>
        <w:t>OPTIONAL,</w:t>
      </w:r>
      <w:r w:rsidRPr="00170CE7">
        <w:tab/>
      </w:r>
      <w:r w:rsidRPr="00170CE7">
        <w:tab/>
        <w:t>-- Need OP</w:t>
      </w:r>
    </w:p>
    <w:p w:rsidR="009722D5" w:rsidRPr="00170CE7" w:rsidRDefault="009722D5" w:rsidP="009722D5">
      <w:pPr>
        <w:pStyle w:val="PL"/>
        <w:shd w:val="clear" w:color="auto" w:fill="E6E6E6"/>
      </w:pPr>
      <w:r w:rsidRPr="00170CE7">
        <w:tab/>
        <w:t>neighCellConfig</w:t>
      </w:r>
      <w:r w:rsidRPr="00170CE7">
        <w:tab/>
      </w:r>
      <w:r w:rsidRPr="00170CE7">
        <w:tab/>
      </w:r>
      <w:r w:rsidRPr="00170CE7">
        <w:tab/>
      </w:r>
      <w:r w:rsidRPr="00170CE7">
        <w:tab/>
      </w:r>
      <w:r w:rsidRPr="00170CE7">
        <w:tab/>
      </w:r>
      <w:r w:rsidRPr="00170CE7">
        <w:tab/>
        <w:t>NeighCellConfig,</w:t>
      </w:r>
    </w:p>
    <w:p w:rsidR="009722D5" w:rsidRPr="00170CE7" w:rsidRDefault="009722D5" w:rsidP="009722D5">
      <w:pPr>
        <w:pStyle w:val="PL"/>
        <w:shd w:val="clear" w:color="auto" w:fill="E6E6E6"/>
      </w:pPr>
      <w:r w:rsidRPr="00170CE7">
        <w:tab/>
        <w:t>q-OffsetFreq</w:t>
      </w:r>
      <w:r w:rsidRPr="00170CE7">
        <w:tab/>
      </w:r>
      <w:r w:rsidRPr="00170CE7">
        <w:tab/>
      </w:r>
      <w:r w:rsidRPr="00170CE7">
        <w:tab/>
      </w:r>
      <w:r w:rsidRPr="00170CE7">
        <w:tab/>
      </w:r>
      <w:r w:rsidRPr="00170CE7">
        <w:tab/>
      </w:r>
      <w:r w:rsidRPr="00170CE7">
        <w:tab/>
        <w:t>Q-OffsetRange</w:t>
      </w:r>
      <w:r w:rsidRPr="00170CE7">
        <w:tab/>
      </w:r>
      <w:r w:rsidRPr="00170CE7">
        <w:tab/>
      </w:r>
      <w:r w:rsidRPr="00170CE7">
        <w:tab/>
      </w:r>
      <w:r w:rsidRPr="00170CE7">
        <w:tab/>
      </w:r>
      <w:r w:rsidRPr="00170CE7">
        <w:tab/>
        <w:t>DEFAULT dB0,</w:t>
      </w:r>
    </w:p>
    <w:p w:rsidR="009722D5" w:rsidRPr="00170CE7" w:rsidRDefault="009722D5" w:rsidP="009722D5">
      <w:pPr>
        <w:pStyle w:val="PL"/>
        <w:shd w:val="clear" w:color="auto" w:fill="E6E6E6"/>
      </w:pPr>
      <w:r w:rsidRPr="00170CE7">
        <w:tab/>
        <w:t>interFreqNeighCellList</w:t>
      </w:r>
      <w:r w:rsidRPr="00170CE7">
        <w:tab/>
      </w:r>
      <w:r w:rsidRPr="00170CE7">
        <w:tab/>
      </w:r>
      <w:r w:rsidRPr="00170CE7">
        <w:tab/>
      </w:r>
      <w:r w:rsidRPr="00170CE7">
        <w:tab/>
        <w:t>InterFreqNeighCellList</w:t>
      </w:r>
      <w:r w:rsidRPr="00170CE7">
        <w:tab/>
      </w:r>
      <w:r w:rsidRPr="00170CE7">
        <w:tab/>
      </w:r>
      <w:r w:rsidRPr="00170CE7">
        <w:tab/>
        <w:t>OPTIONAL,</w:t>
      </w:r>
      <w:r w:rsidR="00497FBE" w:rsidRPr="00170CE7">
        <w:tab/>
      </w:r>
      <w:r w:rsidRPr="00170CE7">
        <w:tab/>
        <w:t>-- Need OR</w:t>
      </w:r>
    </w:p>
    <w:p w:rsidR="009722D5" w:rsidRPr="00170CE7" w:rsidRDefault="009722D5" w:rsidP="009722D5">
      <w:pPr>
        <w:pStyle w:val="PL"/>
        <w:shd w:val="clear" w:color="auto" w:fill="E6E6E6"/>
      </w:pPr>
      <w:r w:rsidRPr="00170CE7">
        <w:tab/>
        <w:t>interFreqBlackCellList</w:t>
      </w:r>
      <w:r w:rsidRPr="00170CE7">
        <w:tab/>
      </w:r>
      <w:r w:rsidRPr="00170CE7">
        <w:tab/>
      </w:r>
      <w:r w:rsidRPr="00170CE7">
        <w:tab/>
      </w:r>
      <w:r w:rsidRPr="00170CE7">
        <w:tab/>
        <w:t>InterFreqBlackCellList</w:t>
      </w:r>
      <w:r w:rsidRPr="00170CE7">
        <w:tab/>
      </w:r>
      <w:r w:rsidRPr="00170CE7">
        <w:tab/>
      </w:r>
      <w:r w:rsidRPr="00170CE7">
        <w:tab/>
        <w:t>OPTIONAL,</w:t>
      </w:r>
      <w:r w:rsidR="00497FBE" w:rsidRPr="00170CE7">
        <w:tab/>
      </w:r>
      <w:r w:rsidRPr="00170CE7">
        <w:tab/>
        <w:t>-- Need OR</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q-QualMin-r9</w:t>
      </w:r>
      <w:r w:rsidRPr="00170CE7">
        <w:tab/>
      </w:r>
      <w:r w:rsidRPr="00170CE7">
        <w:tab/>
      </w:r>
      <w:r w:rsidRPr="00170CE7">
        <w:tab/>
      </w:r>
      <w:r w:rsidRPr="00170CE7">
        <w:tab/>
      </w:r>
      <w:r w:rsidRPr="00170CE7">
        <w:tab/>
        <w:t>Q-QualMin-r9</w:t>
      </w:r>
      <w:r w:rsidRPr="00170CE7">
        <w:tab/>
      </w:r>
      <w:r w:rsidRPr="00170CE7">
        <w:tab/>
      </w:r>
      <w:r w:rsidRPr="00170CE7">
        <w:tab/>
      </w:r>
      <w:r w:rsidRPr="00170CE7">
        <w:tab/>
      </w:r>
      <w:r w:rsidRPr="00170CE7">
        <w:tab/>
        <w:t>OPTIONAL,</w:t>
      </w:r>
      <w:r w:rsidRPr="00170CE7">
        <w:tab/>
      </w:r>
      <w:r w:rsidRPr="00170CE7">
        <w:tab/>
        <w:t>-- Need OP</w:t>
      </w:r>
    </w:p>
    <w:p w:rsidR="009722D5" w:rsidRPr="00170CE7" w:rsidRDefault="009722D5" w:rsidP="009722D5">
      <w:pPr>
        <w:pStyle w:val="PL"/>
        <w:shd w:val="clear" w:color="auto" w:fill="E6E6E6"/>
      </w:pPr>
      <w:r w:rsidRPr="00170CE7">
        <w:tab/>
      </w:r>
      <w:r w:rsidRPr="00170CE7">
        <w:tab/>
        <w:t>threshX-Q-r9</w:t>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r>
      <w:r w:rsidRPr="00170CE7">
        <w:tab/>
        <w:t>threshX-HighQ-r9</w:t>
      </w:r>
      <w:r w:rsidRPr="00170CE7">
        <w:tab/>
      </w:r>
      <w:r w:rsidRPr="00170CE7">
        <w:tab/>
      </w:r>
      <w:r w:rsidRPr="00170CE7">
        <w:tab/>
      </w:r>
      <w:r w:rsidRPr="00170CE7">
        <w:tab/>
        <w:t>ReselectionThresholdQ-r9,</w:t>
      </w:r>
    </w:p>
    <w:p w:rsidR="009722D5" w:rsidRPr="00170CE7" w:rsidRDefault="009722D5" w:rsidP="009722D5">
      <w:pPr>
        <w:pStyle w:val="PL"/>
        <w:shd w:val="clear" w:color="auto" w:fill="E6E6E6"/>
      </w:pPr>
      <w:r w:rsidRPr="00170CE7">
        <w:tab/>
      </w:r>
      <w:r w:rsidRPr="00170CE7">
        <w:tab/>
      </w:r>
      <w:r w:rsidRPr="00170CE7">
        <w:tab/>
        <w:t>threshX-LowQ-r9</w:t>
      </w:r>
      <w:r w:rsidRPr="00170CE7">
        <w:tab/>
      </w:r>
      <w:r w:rsidRPr="00170CE7">
        <w:tab/>
      </w:r>
      <w:r w:rsidRPr="00170CE7">
        <w:tab/>
      </w:r>
      <w:r w:rsidRPr="00170CE7">
        <w:tab/>
      </w:r>
      <w:r w:rsidRPr="00170CE7">
        <w:tab/>
        <w:t>ReselectionThresholdQ-r9</w:t>
      </w:r>
    </w:p>
    <w:p w:rsidR="009722D5" w:rsidRPr="00170CE7" w:rsidRDefault="009722D5" w:rsidP="009722D5">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r>
      <w:r w:rsidRPr="00170CE7">
        <w:tab/>
        <w:t>-- Cond RSRQ</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ab/>
        <w:t>[[</w:t>
      </w:r>
      <w:r w:rsidRPr="00170CE7">
        <w:tab/>
        <w:t>q-QualMinWB-r11</w:t>
      </w:r>
      <w:r w:rsidRPr="00170CE7">
        <w:tab/>
      </w:r>
      <w:r w:rsidRPr="00170CE7">
        <w:tab/>
      </w:r>
      <w:r w:rsidRPr="00170CE7">
        <w:tab/>
      </w:r>
      <w:r w:rsidRPr="00170CE7">
        <w:tab/>
      </w:r>
      <w:r w:rsidRPr="00170CE7">
        <w:tab/>
        <w:t>Q-QualMin-r9</w:t>
      </w:r>
      <w:r w:rsidRPr="00170CE7">
        <w:tab/>
      </w:r>
      <w:r w:rsidRPr="00170CE7">
        <w:tab/>
      </w:r>
      <w:r w:rsidRPr="00170CE7">
        <w:tab/>
      </w:r>
      <w:r w:rsidRPr="00170CE7">
        <w:tab/>
      </w:r>
      <w:r w:rsidRPr="00170CE7">
        <w:tab/>
        <w:t>OPTIONAL</w:t>
      </w:r>
      <w:r w:rsidRPr="00170CE7">
        <w:tab/>
        <w:t>-- Cond WB-RSRQ</w:t>
      </w:r>
    </w:p>
    <w:p w:rsidR="009722D5" w:rsidRPr="00170CE7" w:rsidRDefault="009722D5" w:rsidP="009722D5">
      <w:pPr>
        <w:pStyle w:val="PL"/>
        <w:shd w:val="clear" w:color="auto" w:fill="E6E6E6"/>
      </w:pPr>
      <w:r w:rsidRPr="00170CE7">
        <w:tab/>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InterFreqCarrierFreqInfo-v8h0 ::=</w:t>
      </w:r>
      <w:r w:rsidRPr="00170CE7">
        <w:tab/>
      </w:r>
      <w:r w:rsidRPr="00170CE7">
        <w:tab/>
        <w:t>SEQUENCE {</w:t>
      </w:r>
    </w:p>
    <w:p w:rsidR="009722D5" w:rsidRPr="00170CE7" w:rsidRDefault="009722D5" w:rsidP="009722D5">
      <w:pPr>
        <w:pStyle w:val="PL"/>
        <w:shd w:val="clear" w:color="auto" w:fill="E6E6E6"/>
      </w:pPr>
      <w:r w:rsidRPr="00170CE7">
        <w:tab/>
        <w:t>multiBandInfoList</w:t>
      </w:r>
      <w:r w:rsidRPr="00170CE7">
        <w:tab/>
      </w:r>
      <w:r w:rsidRPr="00170CE7">
        <w:tab/>
      </w:r>
      <w:r w:rsidRPr="00170CE7">
        <w:tab/>
      </w:r>
      <w:r w:rsidRPr="00170CE7">
        <w:tab/>
      </w:r>
      <w:r w:rsidRPr="00170CE7">
        <w:tab/>
        <w:t>MultiBandInfoList</w:t>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InterFreqCarrierFreqInfo-v9e0 ::=</w:t>
      </w:r>
      <w:r w:rsidRPr="00170CE7">
        <w:tab/>
        <w:t>SEQUENCE {</w:t>
      </w:r>
    </w:p>
    <w:p w:rsidR="009722D5" w:rsidRPr="00170CE7" w:rsidRDefault="009722D5" w:rsidP="009722D5">
      <w:pPr>
        <w:pStyle w:val="PL"/>
        <w:shd w:val="clear" w:color="auto" w:fill="E6E6E6"/>
      </w:pPr>
      <w:r w:rsidRPr="00170CE7">
        <w:tab/>
        <w:t>dl-CarrierFreq-v9e0</w:t>
      </w:r>
      <w:r w:rsidRPr="00170CE7">
        <w:tab/>
      </w:r>
      <w:r w:rsidRPr="00170CE7">
        <w:tab/>
      </w:r>
      <w:r w:rsidRPr="00170CE7">
        <w:tab/>
      </w:r>
      <w:r w:rsidRPr="00170CE7">
        <w:tab/>
      </w:r>
      <w:r w:rsidRPr="00170CE7">
        <w:tab/>
        <w:t>ARFCN-ValueEUTRA-v9e0</w:t>
      </w:r>
      <w:r w:rsidRPr="00170CE7">
        <w:tab/>
        <w:t>OPTIONAL,</w:t>
      </w:r>
      <w:r w:rsidRPr="00170CE7">
        <w:tab/>
        <w:t>-- Cond dl-FreqMax</w:t>
      </w:r>
    </w:p>
    <w:p w:rsidR="009722D5" w:rsidRPr="00170CE7" w:rsidRDefault="009722D5" w:rsidP="009722D5">
      <w:pPr>
        <w:pStyle w:val="PL"/>
        <w:shd w:val="clear" w:color="auto" w:fill="E6E6E6"/>
      </w:pPr>
      <w:r w:rsidRPr="00170CE7">
        <w:tab/>
        <w:t>multiBandInfoList-v9e0</w:t>
      </w:r>
      <w:r w:rsidRPr="00170CE7">
        <w:tab/>
      </w:r>
      <w:r w:rsidRPr="00170CE7">
        <w:tab/>
      </w:r>
      <w:r w:rsidRPr="00170CE7">
        <w:tab/>
      </w:r>
      <w:r w:rsidRPr="00170CE7">
        <w:tab/>
        <w:t>MultiBandInfoList-v9e0</w:t>
      </w:r>
      <w:r w:rsidRPr="00170CE7">
        <w:tab/>
        <w:t>OPTIONAL</w:t>
      </w:r>
      <w:r w:rsidRPr="00170CE7">
        <w:tab/>
        <w:t>-- Need OR</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InterFreqCarrierFreqInfo-v10j0 ::=</w:t>
      </w:r>
      <w:r w:rsidRPr="00170CE7">
        <w:tab/>
        <w:t>SEQUENCE {</w:t>
      </w:r>
    </w:p>
    <w:p w:rsidR="009722D5" w:rsidRPr="00170CE7" w:rsidRDefault="009722D5" w:rsidP="009722D5">
      <w:pPr>
        <w:pStyle w:val="PL"/>
        <w:shd w:val="clear" w:color="auto" w:fill="E6E6E6"/>
      </w:pPr>
      <w:r w:rsidRPr="00170CE7">
        <w:tab/>
        <w:t>freqBandInfo-r10</w:t>
      </w:r>
      <w:r w:rsidRPr="00170CE7">
        <w:tab/>
      </w:r>
      <w:r w:rsidRPr="00170CE7">
        <w:tab/>
      </w:r>
      <w:r w:rsidRPr="00170CE7">
        <w:tab/>
      </w:r>
      <w:r w:rsidRPr="00170CE7">
        <w:tab/>
      </w:r>
      <w:r w:rsidRPr="00170CE7">
        <w:tab/>
        <w:t>NS-PmaxList-r10</w:t>
      </w:r>
      <w:r w:rsidRPr="00170CE7">
        <w:tab/>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t>multiBandInfoList-v10j0</w:t>
      </w:r>
      <w:r w:rsidRPr="00170CE7">
        <w:tab/>
      </w:r>
      <w:r w:rsidRPr="00170CE7">
        <w:tab/>
      </w:r>
      <w:r w:rsidRPr="00170CE7">
        <w:tab/>
      </w:r>
      <w:r w:rsidRPr="00170CE7">
        <w:tab/>
        <w:t>MultiBandInfoList-v10j0</w:t>
      </w:r>
      <w:r w:rsidRPr="00170CE7">
        <w:tab/>
      </w:r>
      <w:r w:rsidRPr="00170CE7">
        <w:tab/>
        <w:t>OPTIONAL</w:t>
      </w:r>
      <w:r w:rsidRPr="00170CE7">
        <w:tab/>
        <w:t>-- Need OR</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F43CBE" w:rsidRPr="00170CE7" w:rsidRDefault="00F43CBE" w:rsidP="00F43CBE">
      <w:pPr>
        <w:pStyle w:val="PL"/>
        <w:shd w:val="clear" w:color="auto" w:fill="E6E6E6"/>
      </w:pPr>
      <w:r w:rsidRPr="00170CE7">
        <w:t>InterFreqCarrierFreqInfo-</w:t>
      </w:r>
      <w:r w:rsidR="0080664D" w:rsidRPr="00170CE7">
        <w:t>v10l0</w:t>
      </w:r>
      <w:r w:rsidRPr="00170CE7">
        <w:t xml:space="preserve"> ::=</w:t>
      </w:r>
      <w:r w:rsidRPr="00170CE7">
        <w:tab/>
        <w:t>SEQUENCE {</w:t>
      </w:r>
    </w:p>
    <w:p w:rsidR="00F43CBE" w:rsidRPr="00170CE7" w:rsidRDefault="00F43CBE" w:rsidP="00F43CBE">
      <w:pPr>
        <w:pStyle w:val="PL"/>
        <w:shd w:val="clear" w:color="auto" w:fill="E6E6E6"/>
      </w:pPr>
      <w:r w:rsidRPr="00170CE7">
        <w:tab/>
        <w:t>freqBandInfo-</w:t>
      </w:r>
      <w:r w:rsidR="0080664D" w:rsidRPr="00170CE7">
        <w:t>v10l0</w:t>
      </w:r>
      <w:r w:rsidRPr="00170CE7">
        <w:tab/>
      </w:r>
      <w:r w:rsidRPr="00170CE7">
        <w:tab/>
      </w:r>
      <w:r w:rsidRPr="00170CE7">
        <w:tab/>
      </w:r>
      <w:r w:rsidRPr="00170CE7">
        <w:tab/>
      </w:r>
      <w:r w:rsidRPr="00170CE7">
        <w:tab/>
        <w:t>NS-PmaxList-</w:t>
      </w:r>
      <w:r w:rsidR="0080664D" w:rsidRPr="00170CE7">
        <w:t>v10l0</w:t>
      </w:r>
      <w:r w:rsidRPr="00170CE7">
        <w:tab/>
      </w:r>
      <w:r w:rsidRPr="00170CE7">
        <w:tab/>
      </w:r>
      <w:r w:rsidRPr="00170CE7">
        <w:tab/>
        <w:t>OPTIONAL,</w:t>
      </w:r>
      <w:r w:rsidRPr="00170CE7">
        <w:tab/>
        <w:t>-- Need OR</w:t>
      </w:r>
    </w:p>
    <w:p w:rsidR="00F43CBE" w:rsidRPr="00170CE7" w:rsidRDefault="00F43CBE" w:rsidP="00F43CBE">
      <w:pPr>
        <w:pStyle w:val="PL"/>
        <w:shd w:val="clear" w:color="auto" w:fill="E6E6E6"/>
      </w:pPr>
      <w:r w:rsidRPr="00170CE7">
        <w:tab/>
        <w:t>multiBandInfoList-</w:t>
      </w:r>
      <w:r w:rsidR="0080664D" w:rsidRPr="00170CE7">
        <w:t>v10l0</w:t>
      </w:r>
      <w:r w:rsidRPr="00170CE7">
        <w:tab/>
      </w:r>
      <w:r w:rsidRPr="00170CE7">
        <w:tab/>
      </w:r>
      <w:r w:rsidRPr="00170CE7">
        <w:tab/>
      </w:r>
      <w:r w:rsidRPr="00170CE7">
        <w:tab/>
        <w:t>MultiBandInfoList-</w:t>
      </w:r>
      <w:r w:rsidR="0080664D" w:rsidRPr="00170CE7">
        <w:t>v10l0</w:t>
      </w:r>
      <w:r w:rsidRPr="00170CE7">
        <w:tab/>
      </w:r>
      <w:r w:rsidRPr="00170CE7">
        <w:tab/>
        <w:t>OPTIONAL</w:t>
      </w:r>
      <w:r w:rsidRPr="00170CE7">
        <w:tab/>
        <w:t>-- Need OR</w:t>
      </w:r>
    </w:p>
    <w:p w:rsidR="00F43CBE" w:rsidRPr="00170CE7" w:rsidRDefault="00F43CBE" w:rsidP="00F43CBE">
      <w:pPr>
        <w:pStyle w:val="PL"/>
        <w:shd w:val="clear" w:color="auto" w:fill="E6E6E6"/>
      </w:pPr>
      <w:r w:rsidRPr="00170CE7">
        <w:t>}</w:t>
      </w:r>
    </w:p>
    <w:p w:rsidR="00F43CBE" w:rsidRPr="00170CE7" w:rsidRDefault="00F43CBE" w:rsidP="00F43CBE">
      <w:pPr>
        <w:pStyle w:val="PL"/>
        <w:shd w:val="clear" w:color="auto" w:fill="E6E6E6"/>
      </w:pPr>
    </w:p>
    <w:p w:rsidR="009722D5" w:rsidRPr="00170CE7" w:rsidRDefault="009722D5" w:rsidP="009722D5">
      <w:pPr>
        <w:pStyle w:val="PL"/>
        <w:shd w:val="clear" w:color="auto" w:fill="E6E6E6"/>
      </w:pPr>
      <w:r w:rsidRPr="00170CE7">
        <w:t>InterFreqCarrierFreqInfo-v1250 ::=</w:t>
      </w:r>
      <w:r w:rsidRPr="00170CE7">
        <w:tab/>
      </w:r>
      <w:r w:rsidRPr="00170CE7">
        <w:tab/>
        <w:t>SEQUENCE {</w:t>
      </w:r>
    </w:p>
    <w:p w:rsidR="009722D5" w:rsidRPr="00170CE7" w:rsidRDefault="009722D5" w:rsidP="009722D5">
      <w:pPr>
        <w:pStyle w:val="PL"/>
        <w:shd w:val="clear" w:color="auto" w:fill="E6E6E6"/>
      </w:pPr>
      <w:r w:rsidRPr="00170CE7">
        <w:tab/>
        <w:t>reducedMeasPerformance-r12</w:t>
      </w:r>
      <w:r w:rsidRPr="00170CE7">
        <w:tab/>
      </w:r>
      <w:r w:rsidRPr="00170CE7">
        <w:tab/>
        <w:t>ENUMERATED {true}</w:t>
      </w:r>
      <w:r w:rsidRPr="00170CE7">
        <w:tab/>
      </w:r>
      <w:r w:rsidRPr="00170CE7">
        <w:tab/>
        <w:t>OPTIONAL,</w:t>
      </w:r>
      <w:r w:rsidRPr="00170CE7">
        <w:tab/>
      </w:r>
      <w:r w:rsidRPr="00170CE7">
        <w:tab/>
        <w:t>-- Need OP</w:t>
      </w:r>
    </w:p>
    <w:p w:rsidR="009722D5" w:rsidRPr="00170CE7" w:rsidRDefault="009722D5" w:rsidP="009722D5">
      <w:pPr>
        <w:pStyle w:val="PL"/>
        <w:shd w:val="clear" w:color="auto" w:fill="E6E6E6"/>
      </w:pPr>
      <w:r w:rsidRPr="00170CE7">
        <w:tab/>
        <w:t>q-QualMinRSRQ-OnAllSymbols-r12</w:t>
      </w:r>
      <w:r w:rsidRPr="00170CE7">
        <w:tab/>
        <w:t>Q-QualMin-r9</w:t>
      </w:r>
      <w:r w:rsidRPr="00170CE7">
        <w:tab/>
      </w:r>
      <w:r w:rsidRPr="00170CE7">
        <w:tab/>
      </w:r>
      <w:r w:rsidRPr="00170CE7">
        <w:tab/>
      </w:r>
      <w:r w:rsidRPr="00170CE7">
        <w:tab/>
      </w:r>
      <w:r w:rsidRPr="00170CE7">
        <w:tab/>
        <w:t>OPTIONAL</w:t>
      </w:r>
      <w:r w:rsidRPr="00170CE7">
        <w:tab/>
        <w:t>-- Cond RSRQ2</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InterFreqCarrierFreqInfo-r12 ::=</w:t>
      </w:r>
      <w:r w:rsidRPr="00170CE7">
        <w:tab/>
      </w:r>
      <w:r w:rsidRPr="00170CE7">
        <w:tab/>
        <w:t>SEQUENCE {</w:t>
      </w:r>
    </w:p>
    <w:p w:rsidR="009722D5" w:rsidRPr="00170CE7" w:rsidRDefault="009722D5" w:rsidP="009722D5">
      <w:pPr>
        <w:pStyle w:val="PL"/>
        <w:shd w:val="clear" w:color="auto" w:fill="E6E6E6"/>
      </w:pPr>
      <w:r w:rsidRPr="00170CE7">
        <w:tab/>
        <w:t>dl-CarrierFreq-r12</w:t>
      </w:r>
      <w:r w:rsidRPr="00170CE7">
        <w:tab/>
      </w:r>
      <w:r w:rsidRPr="00170CE7">
        <w:tab/>
      </w:r>
      <w:r w:rsidRPr="00170CE7">
        <w:tab/>
      </w:r>
      <w:r w:rsidRPr="00170CE7">
        <w:tab/>
      </w:r>
      <w:r w:rsidRPr="00170CE7">
        <w:tab/>
        <w:t>ARFCN-ValueEUTRA-r9,</w:t>
      </w:r>
    </w:p>
    <w:p w:rsidR="009722D5" w:rsidRPr="00170CE7" w:rsidRDefault="009722D5" w:rsidP="009722D5">
      <w:pPr>
        <w:pStyle w:val="PL"/>
        <w:shd w:val="clear" w:color="auto" w:fill="E6E6E6"/>
      </w:pPr>
      <w:r w:rsidRPr="00170CE7">
        <w:tab/>
        <w:t>q-RxLevMin-r12</w:t>
      </w:r>
      <w:r w:rsidRPr="00170CE7">
        <w:tab/>
      </w:r>
      <w:r w:rsidRPr="00170CE7">
        <w:tab/>
      </w:r>
      <w:r w:rsidRPr="00170CE7">
        <w:tab/>
      </w:r>
      <w:r w:rsidRPr="00170CE7">
        <w:tab/>
      </w:r>
      <w:r w:rsidRPr="00170CE7">
        <w:tab/>
      </w:r>
      <w:r w:rsidRPr="00170CE7">
        <w:tab/>
        <w:t>Q-RxLevMin,</w:t>
      </w:r>
    </w:p>
    <w:p w:rsidR="009722D5" w:rsidRPr="00170CE7" w:rsidRDefault="009722D5" w:rsidP="009722D5">
      <w:pPr>
        <w:pStyle w:val="PL"/>
        <w:shd w:val="clear" w:color="auto" w:fill="E6E6E6"/>
      </w:pPr>
      <w:r w:rsidRPr="00170CE7">
        <w:tab/>
        <w:t>p-Max-r12</w:t>
      </w:r>
      <w:r w:rsidRPr="00170CE7">
        <w:tab/>
      </w:r>
      <w:r w:rsidRPr="00170CE7">
        <w:tab/>
      </w:r>
      <w:r w:rsidRPr="00170CE7">
        <w:tab/>
      </w:r>
      <w:r w:rsidRPr="00170CE7">
        <w:tab/>
      </w:r>
      <w:r w:rsidRPr="00170CE7">
        <w:tab/>
      </w:r>
      <w:r w:rsidRPr="00170CE7">
        <w:tab/>
      </w:r>
      <w:r w:rsidRPr="00170CE7">
        <w:tab/>
        <w:t>P-Max</w:t>
      </w:r>
      <w:r w:rsidRPr="00170CE7">
        <w:tab/>
      </w:r>
      <w:r w:rsidRPr="00170CE7">
        <w:tab/>
      </w:r>
      <w:r w:rsidRPr="00170CE7">
        <w:tab/>
      </w:r>
      <w:r w:rsidRPr="00170CE7">
        <w:tab/>
      </w:r>
      <w:r w:rsidRPr="00170CE7">
        <w:tab/>
      </w:r>
      <w:r w:rsidRPr="00170CE7">
        <w:tab/>
      </w:r>
      <w:r w:rsidRPr="00170CE7">
        <w:tab/>
        <w:t>OPTIONAL,</w:t>
      </w:r>
      <w:r w:rsidRPr="00170CE7">
        <w:tab/>
      </w:r>
      <w:r w:rsidRPr="00170CE7">
        <w:tab/>
        <w:t>-- Need OP</w:t>
      </w:r>
    </w:p>
    <w:p w:rsidR="009722D5" w:rsidRPr="00170CE7" w:rsidRDefault="009722D5" w:rsidP="009722D5">
      <w:pPr>
        <w:pStyle w:val="PL"/>
        <w:shd w:val="clear" w:color="auto" w:fill="E6E6E6"/>
      </w:pPr>
      <w:r w:rsidRPr="00170CE7">
        <w:tab/>
        <w:t>t-ReselectionEUTRA-r12</w:t>
      </w:r>
      <w:r w:rsidRPr="00170CE7">
        <w:tab/>
      </w:r>
      <w:r w:rsidRPr="00170CE7">
        <w:tab/>
      </w:r>
      <w:r w:rsidRPr="00170CE7">
        <w:tab/>
      </w:r>
      <w:r w:rsidRPr="00170CE7">
        <w:tab/>
        <w:t>T-Reselection,</w:t>
      </w:r>
    </w:p>
    <w:p w:rsidR="009722D5" w:rsidRPr="00170CE7" w:rsidRDefault="009722D5" w:rsidP="009722D5">
      <w:pPr>
        <w:pStyle w:val="PL"/>
        <w:shd w:val="clear" w:color="auto" w:fill="E6E6E6"/>
      </w:pPr>
      <w:r w:rsidRPr="00170CE7">
        <w:tab/>
        <w:t>t-ReselectionEUTRA-SF-r12</w:t>
      </w:r>
      <w:r w:rsidRPr="00170CE7">
        <w:tab/>
      </w:r>
      <w:r w:rsidRPr="00170CE7">
        <w:tab/>
      </w:r>
      <w:r w:rsidRPr="00170CE7">
        <w:tab/>
        <w:t>SpeedStateScaleFactors</w:t>
      </w:r>
      <w:r w:rsidRPr="00170CE7">
        <w:tab/>
      </w:r>
      <w:r w:rsidRPr="00170CE7">
        <w:tab/>
      </w:r>
      <w:r w:rsidRPr="00170CE7">
        <w:tab/>
        <w:t>OPTIONAL,</w:t>
      </w:r>
      <w:r w:rsidRPr="00170CE7">
        <w:tab/>
      </w:r>
      <w:r w:rsidRPr="00170CE7">
        <w:tab/>
        <w:t>-- Need OP</w:t>
      </w:r>
    </w:p>
    <w:p w:rsidR="009722D5" w:rsidRPr="00170CE7" w:rsidRDefault="009722D5" w:rsidP="009722D5">
      <w:pPr>
        <w:pStyle w:val="PL"/>
        <w:shd w:val="clear" w:color="auto" w:fill="E6E6E6"/>
      </w:pPr>
      <w:r w:rsidRPr="00170CE7">
        <w:tab/>
        <w:t>threshX-High-r12</w:t>
      </w:r>
      <w:r w:rsidRPr="00170CE7">
        <w:tab/>
      </w:r>
      <w:r w:rsidRPr="00170CE7">
        <w:tab/>
      </w:r>
      <w:r w:rsidRPr="00170CE7">
        <w:tab/>
      </w:r>
      <w:r w:rsidRPr="00170CE7">
        <w:tab/>
      </w:r>
      <w:r w:rsidRPr="00170CE7">
        <w:tab/>
        <w:t>ReselectionThreshold,</w:t>
      </w:r>
    </w:p>
    <w:p w:rsidR="009722D5" w:rsidRPr="00170CE7" w:rsidRDefault="009722D5" w:rsidP="009722D5">
      <w:pPr>
        <w:pStyle w:val="PL"/>
        <w:shd w:val="clear" w:color="auto" w:fill="E6E6E6"/>
      </w:pPr>
      <w:r w:rsidRPr="00170CE7">
        <w:tab/>
        <w:t>threshX-Low-r12</w:t>
      </w:r>
      <w:r w:rsidRPr="00170CE7">
        <w:tab/>
      </w:r>
      <w:r w:rsidRPr="00170CE7">
        <w:tab/>
      </w:r>
      <w:r w:rsidRPr="00170CE7">
        <w:tab/>
      </w:r>
      <w:r w:rsidRPr="00170CE7">
        <w:tab/>
      </w:r>
      <w:r w:rsidRPr="00170CE7">
        <w:tab/>
      </w:r>
      <w:r w:rsidRPr="00170CE7">
        <w:tab/>
        <w:t>ReselectionThreshold,</w:t>
      </w:r>
    </w:p>
    <w:p w:rsidR="009722D5" w:rsidRPr="00170CE7" w:rsidRDefault="009722D5" w:rsidP="009722D5">
      <w:pPr>
        <w:pStyle w:val="PL"/>
        <w:shd w:val="clear" w:color="auto" w:fill="E6E6E6"/>
      </w:pPr>
      <w:r w:rsidRPr="00170CE7">
        <w:tab/>
        <w:t>allowedMeasBandwidth-r12</w:t>
      </w:r>
      <w:r w:rsidRPr="00170CE7">
        <w:tab/>
      </w:r>
      <w:r w:rsidRPr="00170CE7">
        <w:tab/>
      </w:r>
      <w:r w:rsidRPr="00170CE7">
        <w:tab/>
        <w:t>AllowedMeasBandwidth,</w:t>
      </w:r>
    </w:p>
    <w:p w:rsidR="009722D5" w:rsidRPr="00170CE7" w:rsidRDefault="009722D5" w:rsidP="009722D5">
      <w:pPr>
        <w:pStyle w:val="PL"/>
        <w:shd w:val="clear" w:color="auto" w:fill="E6E6E6"/>
      </w:pPr>
      <w:r w:rsidRPr="00170CE7">
        <w:tab/>
        <w:t>presenceAntennaPort1-r12</w:t>
      </w:r>
      <w:r w:rsidRPr="00170CE7">
        <w:tab/>
      </w:r>
      <w:r w:rsidRPr="00170CE7">
        <w:tab/>
      </w:r>
      <w:r w:rsidRPr="00170CE7">
        <w:tab/>
        <w:t>PresenceAntennaPort1,</w:t>
      </w:r>
    </w:p>
    <w:p w:rsidR="009722D5" w:rsidRPr="00170CE7" w:rsidRDefault="009722D5" w:rsidP="009722D5">
      <w:pPr>
        <w:pStyle w:val="PL"/>
        <w:shd w:val="clear" w:color="auto" w:fill="E6E6E6"/>
      </w:pPr>
      <w:r w:rsidRPr="00170CE7">
        <w:tab/>
        <w:t>cellReselectionPriority-r12</w:t>
      </w:r>
      <w:r w:rsidRPr="00170CE7">
        <w:tab/>
      </w:r>
      <w:r w:rsidRPr="00170CE7">
        <w:tab/>
      </w:r>
      <w:r w:rsidRPr="00170CE7">
        <w:tab/>
        <w:t>CellReselectionPriority</w:t>
      </w:r>
      <w:r w:rsidRPr="00170CE7">
        <w:tab/>
      </w:r>
      <w:r w:rsidRPr="00170CE7">
        <w:tab/>
      </w:r>
      <w:r w:rsidRPr="00170CE7">
        <w:tab/>
        <w:t>OPTIONAL,</w:t>
      </w:r>
      <w:r w:rsidRPr="00170CE7">
        <w:tab/>
      </w:r>
      <w:r w:rsidRPr="00170CE7">
        <w:tab/>
        <w:t>-- Need OP</w:t>
      </w:r>
    </w:p>
    <w:p w:rsidR="009722D5" w:rsidRPr="00170CE7" w:rsidRDefault="009722D5" w:rsidP="009722D5">
      <w:pPr>
        <w:pStyle w:val="PL"/>
        <w:shd w:val="clear" w:color="auto" w:fill="E6E6E6"/>
      </w:pPr>
      <w:r w:rsidRPr="00170CE7">
        <w:tab/>
        <w:t>neighCellConfig-r12</w:t>
      </w:r>
      <w:r w:rsidRPr="00170CE7">
        <w:tab/>
      </w:r>
      <w:r w:rsidRPr="00170CE7">
        <w:tab/>
      </w:r>
      <w:r w:rsidRPr="00170CE7">
        <w:tab/>
      </w:r>
      <w:r w:rsidRPr="00170CE7">
        <w:tab/>
      </w:r>
      <w:r w:rsidRPr="00170CE7">
        <w:tab/>
        <w:t>NeighCellConfig,</w:t>
      </w:r>
    </w:p>
    <w:p w:rsidR="009722D5" w:rsidRPr="00170CE7" w:rsidRDefault="009722D5" w:rsidP="009722D5">
      <w:pPr>
        <w:pStyle w:val="PL"/>
        <w:shd w:val="clear" w:color="auto" w:fill="E6E6E6"/>
      </w:pPr>
      <w:r w:rsidRPr="00170CE7">
        <w:tab/>
        <w:t>q-OffsetFreq-r12</w:t>
      </w:r>
      <w:r w:rsidRPr="00170CE7">
        <w:tab/>
      </w:r>
      <w:r w:rsidRPr="00170CE7">
        <w:tab/>
      </w:r>
      <w:r w:rsidRPr="00170CE7">
        <w:tab/>
      </w:r>
      <w:r w:rsidRPr="00170CE7">
        <w:tab/>
      </w:r>
      <w:r w:rsidRPr="00170CE7">
        <w:tab/>
        <w:t>Q-OffsetRange</w:t>
      </w:r>
      <w:r w:rsidRPr="00170CE7">
        <w:tab/>
      </w:r>
      <w:r w:rsidRPr="00170CE7">
        <w:tab/>
      </w:r>
      <w:r w:rsidRPr="00170CE7">
        <w:tab/>
      </w:r>
      <w:r w:rsidRPr="00170CE7">
        <w:tab/>
      </w:r>
      <w:r w:rsidRPr="00170CE7">
        <w:tab/>
        <w:t>DEFAULT dB0,</w:t>
      </w:r>
    </w:p>
    <w:p w:rsidR="009722D5" w:rsidRPr="00170CE7" w:rsidRDefault="009722D5" w:rsidP="009722D5">
      <w:pPr>
        <w:pStyle w:val="PL"/>
        <w:shd w:val="clear" w:color="auto" w:fill="E6E6E6"/>
      </w:pPr>
      <w:r w:rsidRPr="00170CE7">
        <w:tab/>
        <w:t>interFreqNeighCellList-r12</w:t>
      </w:r>
      <w:r w:rsidRPr="00170CE7">
        <w:tab/>
      </w:r>
      <w:r w:rsidRPr="00170CE7">
        <w:tab/>
      </w:r>
      <w:r w:rsidRPr="00170CE7">
        <w:tab/>
        <w:t>InterFreqNeighCellList</w:t>
      </w:r>
      <w:r w:rsidRPr="00170CE7">
        <w:tab/>
      </w:r>
      <w:r w:rsidRPr="00170CE7">
        <w:tab/>
      </w:r>
      <w:r w:rsidRPr="00170CE7">
        <w:tab/>
        <w:t>OPTIONAL,</w:t>
      </w:r>
      <w:r w:rsidR="00497FBE" w:rsidRPr="00170CE7">
        <w:tab/>
      </w:r>
      <w:r w:rsidRPr="00170CE7">
        <w:tab/>
        <w:t>-- Need OR</w:t>
      </w:r>
    </w:p>
    <w:p w:rsidR="009722D5" w:rsidRPr="00170CE7" w:rsidRDefault="009722D5" w:rsidP="009722D5">
      <w:pPr>
        <w:pStyle w:val="PL"/>
        <w:shd w:val="clear" w:color="auto" w:fill="E6E6E6"/>
      </w:pPr>
      <w:r w:rsidRPr="00170CE7">
        <w:tab/>
        <w:t>interFreqBlackCellList-r12</w:t>
      </w:r>
      <w:r w:rsidRPr="00170CE7">
        <w:tab/>
      </w:r>
      <w:r w:rsidRPr="00170CE7">
        <w:tab/>
      </w:r>
      <w:r w:rsidRPr="00170CE7">
        <w:tab/>
        <w:t>InterFreqBlackCellList</w:t>
      </w:r>
      <w:r w:rsidRPr="00170CE7">
        <w:tab/>
      </w:r>
      <w:r w:rsidRPr="00170CE7">
        <w:tab/>
      </w:r>
      <w:r w:rsidRPr="00170CE7">
        <w:tab/>
        <w:t>OPTIONAL,</w:t>
      </w:r>
      <w:r w:rsidR="00497FBE" w:rsidRPr="00170CE7">
        <w:tab/>
      </w:r>
      <w:r w:rsidRPr="00170CE7">
        <w:tab/>
        <w:t>-- Need OR</w:t>
      </w:r>
    </w:p>
    <w:p w:rsidR="009722D5" w:rsidRPr="00170CE7" w:rsidRDefault="009722D5" w:rsidP="009722D5">
      <w:pPr>
        <w:pStyle w:val="PL"/>
        <w:shd w:val="clear" w:color="auto" w:fill="E6E6E6"/>
      </w:pPr>
      <w:r w:rsidRPr="00170CE7">
        <w:tab/>
        <w:t>q-QualMin-r12</w:t>
      </w:r>
      <w:r w:rsidRPr="00170CE7">
        <w:tab/>
      </w:r>
      <w:r w:rsidRPr="00170CE7">
        <w:tab/>
      </w:r>
      <w:r w:rsidRPr="00170CE7">
        <w:tab/>
      </w:r>
      <w:r w:rsidRPr="00170CE7">
        <w:tab/>
      </w:r>
      <w:r w:rsidRPr="00170CE7">
        <w:tab/>
      </w:r>
      <w:r w:rsidRPr="00170CE7">
        <w:tab/>
        <w:t>Q-QualMin-r9</w:t>
      </w:r>
      <w:r w:rsidRPr="00170CE7">
        <w:tab/>
      </w:r>
      <w:r w:rsidRPr="00170CE7">
        <w:tab/>
      </w:r>
      <w:r w:rsidRPr="00170CE7">
        <w:tab/>
      </w:r>
      <w:r w:rsidRPr="00170CE7">
        <w:tab/>
      </w:r>
      <w:r w:rsidRPr="00170CE7">
        <w:tab/>
        <w:t>OPTIONAL,</w:t>
      </w:r>
      <w:r w:rsidRPr="00170CE7">
        <w:tab/>
      </w:r>
      <w:r w:rsidRPr="00170CE7">
        <w:tab/>
        <w:t>-- Need OP</w:t>
      </w:r>
    </w:p>
    <w:p w:rsidR="009722D5" w:rsidRPr="00170CE7" w:rsidRDefault="009722D5" w:rsidP="009722D5">
      <w:pPr>
        <w:pStyle w:val="PL"/>
        <w:shd w:val="clear" w:color="auto" w:fill="E6E6E6"/>
      </w:pPr>
      <w:r w:rsidRPr="00170CE7">
        <w:tab/>
        <w:t>threshX-Q-r12</w:t>
      </w:r>
      <w:r w:rsidRPr="00170CE7">
        <w:tab/>
      </w:r>
      <w:r w:rsidRPr="00170CE7">
        <w:tab/>
      </w:r>
      <w:r w:rsidRPr="00170CE7">
        <w:tab/>
      </w:r>
      <w:r w:rsidRPr="00170CE7">
        <w:tab/>
      </w:r>
      <w:r w:rsidRPr="00170CE7">
        <w:tab/>
      </w:r>
      <w:r w:rsidRPr="00170CE7">
        <w:tab/>
        <w:t>SEQUENCE {</w:t>
      </w:r>
    </w:p>
    <w:p w:rsidR="009722D5" w:rsidRPr="00170CE7" w:rsidRDefault="009722D5" w:rsidP="009722D5">
      <w:pPr>
        <w:pStyle w:val="PL"/>
        <w:shd w:val="clear" w:color="auto" w:fill="E6E6E6"/>
      </w:pPr>
      <w:r w:rsidRPr="00170CE7">
        <w:tab/>
      </w:r>
      <w:r w:rsidRPr="00170CE7">
        <w:tab/>
        <w:t>threshX-HighQ-r12</w:t>
      </w:r>
      <w:r w:rsidRPr="00170CE7">
        <w:tab/>
      </w:r>
      <w:r w:rsidRPr="00170CE7">
        <w:tab/>
      </w:r>
      <w:r w:rsidRPr="00170CE7">
        <w:tab/>
      </w:r>
      <w:r w:rsidRPr="00170CE7">
        <w:tab/>
      </w:r>
      <w:r w:rsidRPr="00170CE7">
        <w:tab/>
        <w:t>ReselectionThresholdQ-r9,</w:t>
      </w:r>
    </w:p>
    <w:p w:rsidR="009722D5" w:rsidRPr="00170CE7" w:rsidRDefault="009722D5" w:rsidP="009722D5">
      <w:pPr>
        <w:pStyle w:val="PL"/>
        <w:shd w:val="clear" w:color="auto" w:fill="E6E6E6"/>
      </w:pPr>
      <w:r w:rsidRPr="00170CE7">
        <w:tab/>
      </w:r>
      <w:r w:rsidRPr="00170CE7">
        <w:tab/>
        <w:t>threshX-LowQ-r12</w:t>
      </w:r>
      <w:r w:rsidRPr="00170CE7">
        <w:tab/>
      </w:r>
      <w:r w:rsidRPr="00170CE7">
        <w:tab/>
      </w:r>
      <w:r w:rsidRPr="00170CE7">
        <w:tab/>
      </w:r>
      <w:r w:rsidRPr="00170CE7">
        <w:tab/>
      </w:r>
      <w:r w:rsidRPr="00170CE7">
        <w:tab/>
        <w:t>ReselectionThresholdQ-r9</w:t>
      </w:r>
    </w:p>
    <w:p w:rsidR="009722D5" w:rsidRPr="00170CE7" w:rsidRDefault="009722D5" w:rsidP="009722D5">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RSRQ</w:t>
      </w:r>
    </w:p>
    <w:p w:rsidR="009722D5" w:rsidRPr="00170CE7" w:rsidRDefault="009722D5" w:rsidP="009722D5">
      <w:pPr>
        <w:pStyle w:val="PL"/>
        <w:shd w:val="clear" w:color="auto" w:fill="E6E6E6"/>
      </w:pPr>
      <w:r w:rsidRPr="00170CE7">
        <w:tab/>
        <w:t>q-QualMinWB-r12</w:t>
      </w:r>
      <w:r w:rsidRPr="00170CE7">
        <w:tab/>
      </w:r>
      <w:r w:rsidRPr="00170CE7">
        <w:tab/>
      </w:r>
      <w:r w:rsidRPr="00170CE7">
        <w:tab/>
      </w:r>
      <w:r w:rsidRPr="00170CE7">
        <w:tab/>
      </w:r>
      <w:r w:rsidRPr="00170CE7">
        <w:tab/>
      </w:r>
      <w:r w:rsidRPr="00170CE7">
        <w:tab/>
        <w:t>Q-QualMin-r9</w:t>
      </w:r>
      <w:r w:rsidRPr="00170CE7">
        <w:tab/>
      </w:r>
      <w:r w:rsidRPr="00170CE7">
        <w:tab/>
      </w:r>
      <w:r w:rsidRPr="00170CE7">
        <w:tab/>
      </w:r>
      <w:r w:rsidRPr="00170CE7">
        <w:tab/>
      </w:r>
      <w:r w:rsidRPr="00170CE7">
        <w:tab/>
        <w:t>OPTIONAL,</w:t>
      </w:r>
      <w:r w:rsidRPr="00170CE7">
        <w:tab/>
        <w:t>-- Cond WB-RSRQ</w:t>
      </w:r>
    </w:p>
    <w:p w:rsidR="009722D5" w:rsidRPr="00170CE7" w:rsidRDefault="009722D5" w:rsidP="009722D5">
      <w:pPr>
        <w:pStyle w:val="PL"/>
        <w:shd w:val="clear" w:color="auto" w:fill="E6E6E6"/>
      </w:pPr>
      <w:r w:rsidRPr="00170CE7">
        <w:tab/>
        <w:t>multiBandInfoList-r12</w:t>
      </w:r>
      <w:r w:rsidRPr="00170CE7">
        <w:tab/>
      </w:r>
      <w:r w:rsidRPr="00170CE7">
        <w:tab/>
      </w:r>
      <w:r w:rsidRPr="00170CE7">
        <w:tab/>
      </w:r>
      <w:r w:rsidRPr="00170CE7">
        <w:tab/>
        <w:t>MultiBandInfoList-r11</w:t>
      </w:r>
      <w:r w:rsidRPr="00170CE7">
        <w:tab/>
      </w:r>
      <w:r w:rsidRPr="00170CE7">
        <w:tab/>
      </w:r>
      <w:r w:rsidRPr="00170CE7">
        <w:tab/>
        <w:t>OPTIONAL,</w:t>
      </w:r>
      <w:r w:rsidRPr="00170CE7">
        <w:tab/>
        <w:t>-- Need OR</w:t>
      </w:r>
    </w:p>
    <w:p w:rsidR="009722D5" w:rsidRPr="00170CE7" w:rsidRDefault="009722D5" w:rsidP="009722D5">
      <w:pPr>
        <w:pStyle w:val="PL"/>
        <w:shd w:val="clear" w:color="auto" w:fill="E6E6E6"/>
      </w:pPr>
      <w:r w:rsidRPr="00170CE7">
        <w:tab/>
        <w:t>reducedMeasPerformance-r12</w:t>
      </w:r>
      <w:r w:rsidRPr="00170CE7">
        <w:tab/>
      </w:r>
      <w:r w:rsidRPr="00170CE7">
        <w:tab/>
      </w:r>
      <w:r w:rsidRPr="00170CE7">
        <w:tab/>
        <w:t>ENUMERATED {true}</w:t>
      </w:r>
      <w:r w:rsidRPr="00170CE7">
        <w:tab/>
      </w:r>
      <w:r w:rsidRPr="00170CE7">
        <w:tab/>
      </w:r>
      <w:r w:rsidRPr="00170CE7">
        <w:tab/>
      </w:r>
      <w:r w:rsidRPr="00170CE7">
        <w:tab/>
        <w:t>OPTIONAL,</w:t>
      </w:r>
      <w:r w:rsidRPr="00170CE7">
        <w:tab/>
        <w:t>-- Need OP</w:t>
      </w:r>
    </w:p>
    <w:p w:rsidR="009722D5" w:rsidRPr="00170CE7" w:rsidRDefault="009722D5" w:rsidP="009722D5">
      <w:pPr>
        <w:pStyle w:val="PL"/>
        <w:shd w:val="clear" w:color="auto" w:fill="E6E6E6"/>
      </w:pPr>
      <w:r w:rsidRPr="00170CE7">
        <w:tab/>
        <w:t>q-QualMinRSRQ-OnAllSymbols-r12</w:t>
      </w:r>
      <w:r w:rsidRPr="00170CE7">
        <w:tab/>
      </w:r>
      <w:r w:rsidRPr="00170CE7">
        <w:tab/>
        <w:t>Q-QualMin-r9</w:t>
      </w:r>
      <w:r w:rsidRPr="00170CE7">
        <w:tab/>
      </w:r>
      <w:r w:rsidRPr="00170CE7">
        <w:tab/>
      </w:r>
      <w:r w:rsidRPr="00170CE7">
        <w:tab/>
      </w:r>
      <w:r w:rsidRPr="00170CE7">
        <w:tab/>
      </w:r>
      <w:r w:rsidRPr="00170CE7">
        <w:tab/>
        <w:t>OPTIONAL,</w:t>
      </w:r>
      <w:r w:rsidRPr="00170CE7">
        <w:tab/>
        <w:t>-- Cond RSRQ2</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InterFreqCarrierFreqInfo-v1310</w:t>
      </w:r>
      <w:r w:rsidRPr="00170CE7">
        <w:tab/>
        <w:t>::=</w:t>
      </w:r>
      <w:r w:rsidRPr="00170CE7">
        <w:tab/>
        <w:t>SEQUENCE {</w:t>
      </w:r>
    </w:p>
    <w:p w:rsidR="009722D5" w:rsidRPr="00170CE7" w:rsidRDefault="009722D5" w:rsidP="009722D5">
      <w:pPr>
        <w:pStyle w:val="PL"/>
        <w:shd w:val="clear" w:color="auto" w:fill="E6E6E6"/>
      </w:pPr>
      <w:r w:rsidRPr="00170CE7">
        <w:tab/>
        <w:t>cellReselectionSubPriority-r13</w:t>
      </w:r>
      <w:r w:rsidRPr="00170CE7">
        <w:tab/>
      </w:r>
      <w:r w:rsidRPr="00170CE7">
        <w:tab/>
        <w:t>CellReselectionSubPriority-r13</w:t>
      </w:r>
      <w:r w:rsidRPr="00170CE7">
        <w:tab/>
      </w:r>
      <w:r w:rsidRPr="00170CE7">
        <w:tab/>
        <w:t>OPTIONAL,</w:t>
      </w:r>
      <w:r w:rsidRPr="00170CE7">
        <w:tab/>
      </w:r>
      <w:r w:rsidRPr="00170CE7">
        <w:tab/>
        <w:t>-- Need OP</w:t>
      </w:r>
    </w:p>
    <w:p w:rsidR="009722D5" w:rsidRPr="00170CE7" w:rsidRDefault="009722D5" w:rsidP="009722D5">
      <w:pPr>
        <w:pStyle w:val="PL"/>
        <w:shd w:val="clear" w:color="auto" w:fill="E6E6E6"/>
      </w:pPr>
      <w:r w:rsidRPr="00170CE7">
        <w:tab/>
        <w:t>redistributionInterFreqInfo-r13</w:t>
      </w:r>
      <w:r w:rsidRPr="00170CE7">
        <w:tab/>
      </w:r>
      <w:r w:rsidRPr="00170CE7">
        <w:tab/>
        <w:t>RedistributionInterFreqInfo-r13</w:t>
      </w:r>
      <w:r w:rsidRPr="00170CE7">
        <w:tab/>
      </w:r>
      <w:r w:rsidRPr="00170CE7">
        <w:tab/>
        <w:t>OPTIONAL, --Need OP</w:t>
      </w:r>
    </w:p>
    <w:p w:rsidR="009722D5" w:rsidRPr="00170CE7" w:rsidRDefault="009722D5" w:rsidP="009722D5">
      <w:pPr>
        <w:pStyle w:val="PL"/>
        <w:shd w:val="clear" w:color="auto" w:fill="E6E6E6"/>
      </w:pPr>
      <w:r w:rsidRPr="00170CE7">
        <w:tab/>
        <w:t>cellSelectionInfoCE-r13</w:t>
      </w:r>
      <w:r w:rsidRPr="00170CE7">
        <w:tab/>
      </w:r>
      <w:r w:rsidRPr="00170CE7">
        <w:tab/>
      </w:r>
      <w:r w:rsidRPr="00170CE7">
        <w:tab/>
      </w:r>
      <w:r w:rsidRPr="00170CE7">
        <w:tab/>
        <w:t>CellSelectionInfoCE-r13</w:t>
      </w:r>
      <w:r w:rsidRPr="00170CE7">
        <w:tab/>
      </w:r>
      <w:r w:rsidRPr="00170CE7">
        <w:tab/>
      </w:r>
      <w:r w:rsidRPr="00170CE7">
        <w:tab/>
        <w:t>OPTIONAL,</w:t>
      </w:r>
      <w:r w:rsidRPr="00170CE7">
        <w:tab/>
        <w:t>-- Need OP</w:t>
      </w:r>
    </w:p>
    <w:p w:rsidR="009722D5" w:rsidRPr="00170CE7" w:rsidRDefault="009722D5" w:rsidP="009722D5">
      <w:pPr>
        <w:pStyle w:val="PL"/>
        <w:shd w:val="clear" w:color="auto" w:fill="E6E6E6"/>
      </w:pPr>
      <w:r w:rsidRPr="00170CE7">
        <w:tab/>
      </w:r>
      <w:r w:rsidRPr="00170CE7">
        <w:rPr>
          <w:bCs/>
          <w:iCs/>
        </w:rPr>
        <w:t>t-ReselectionEUTRA-CE-r13</w:t>
      </w:r>
      <w:r w:rsidRPr="00170CE7">
        <w:rPr>
          <w:bCs/>
          <w:iCs/>
        </w:rPr>
        <w:tab/>
      </w:r>
      <w:r w:rsidRPr="00170CE7">
        <w:rPr>
          <w:bCs/>
          <w:iCs/>
        </w:rPr>
        <w:tab/>
      </w:r>
      <w:r w:rsidRPr="00170CE7">
        <w:rPr>
          <w:bCs/>
          <w:iCs/>
        </w:rPr>
        <w:tab/>
        <w:t>T-ReselectionEUTRA-CE-r13</w:t>
      </w:r>
      <w:r w:rsidRPr="00170CE7">
        <w:rPr>
          <w:bCs/>
          <w:iCs/>
        </w:rPr>
        <w:tab/>
      </w:r>
      <w:r w:rsidRPr="00170CE7">
        <w:rPr>
          <w:bCs/>
          <w:iCs/>
        </w:rPr>
        <w:tab/>
        <w:t>OPTIONAL</w:t>
      </w:r>
      <w:r w:rsidRPr="00170CE7">
        <w:rPr>
          <w:bCs/>
          <w:iCs/>
        </w:rPr>
        <w:tab/>
        <w:t>-- Need OP</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InterFreqCarrierFreqInfo-v1350</w:t>
      </w:r>
      <w:r w:rsidRPr="00170CE7">
        <w:tab/>
        <w:t>::= SEQUENCE {</w:t>
      </w:r>
    </w:p>
    <w:p w:rsidR="009722D5" w:rsidRPr="00170CE7" w:rsidRDefault="009722D5" w:rsidP="009722D5">
      <w:pPr>
        <w:pStyle w:val="PL"/>
        <w:shd w:val="clear" w:color="auto" w:fill="E6E6E6"/>
      </w:pPr>
      <w:r w:rsidRPr="00170CE7">
        <w:tab/>
        <w:t>cellSelectionInfoCE1-r13</w:t>
      </w:r>
      <w:r w:rsidRPr="00170CE7">
        <w:tab/>
      </w:r>
      <w:r w:rsidRPr="00170CE7">
        <w:tab/>
      </w:r>
      <w:r w:rsidRPr="00170CE7">
        <w:tab/>
        <w:t>CellSelectionInfoCE1-r13</w:t>
      </w:r>
      <w:r w:rsidRPr="00170CE7">
        <w:tab/>
      </w:r>
      <w:r w:rsidRPr="00170CE7">
        <w:tab/>
      </w:r>
      <w:r w:rsidRPr="00170CE7">
        <w:tab/>
        <w:t>OPTIONAL</w:t>
      </w:r>
      <w:r w:rsidRPr="00170CE7">
        <w:tab/>
        <w:t>-- Need OP</w:t>
      </w:r>
    </w:p>
    <w:p w:rsidR="009722D5" w:rsidRPr="00170CE7" w:rsidRDefault="009722D5" w:rsidP="009722D5">
      <w:pPr>
        <w:pStyle w:val="PL"/>
        <w:shd w:val="clear" w:color="auto" w:fill="E6E6E6"/>
      </w:pPr>
      <w:r w:rsidRPr="00170CE7">
        <w:t>}</w:t>
      </w:r>
    </w:p>
    <w:p w:rsidR="0012045C" w:rsidRPr="00170CE7" w:rsidRDefault="0012045C" w:rsidP="0012045C">
      <w:pPr>
        <w:pStyle w:val="PL"/>
        <w:shd w:val="clear" w:color="auto" w:fill="E6E6E6"/>
      </w:pPr>
    </w:p>
    <w:p w:rsidR="0012045C" w:rsidRPr="00170CE7" w:rsidRDefault="0012045C" w:rsidP="0012045C">
      <w:pPr>
        <w:pStyle w:val="PL"/>
        <w:shd w:val="clear" w:color="auto" w:fill="E6E6E6"/>
      </w:pPr>
      <w:r w:rsidRPr="00170CE7">
        <w:t>InterFreqCarrierFreqInfo-v1360</w:t>
      </w:r>
      <w:r w:rsidRPr="00170CE7">
        <w:tab/>
        <w:t>::= SEQUENCE {</w:t>
      </w:r>
    </w:p>
    <w:p w:rsidR="0012045C" w:rsidRPr="00170CE7" w:rsidRDefault="0012045C" w:rsidP="0012045C">
      <w:pPr>
        <w:pStyle w:val="PL"/>
        <w:shd w:val="clear" w:color="auto" w:fill="E6E6E6"/>
      </w:pPr>
      <w:r w:rsidRPr="00170CE7">
        <w:tab/>
        <w:t>cellSelectionInfoCE1-v1360</w:t>
      </w:r>
      <w:r w:rsidRPr="00170CE7">
        <w:tab/>
      </w:r>
      <w:r w:rsidRPr="00170CE7">
        <w:tab/>
        <w:t>CellSelectionInfoCE1-v1360</w:t>
      </w:r>
      <w:r w:rsidRPr="00170CE7">
        <w:tab/>
        <w:t>OPTIONAL</w:t>
      </w:r>
      <w:r w:rsidRPr="00170CE7">
        <w:tab/>
        <w:t>-- Cond QrxlevminCE1</w:t>
      </w:r>
    </w:p>
    <w:p w:rsidR="009722D5" w:rsidRPr="00170CE7" w:rsidRDefault="0012045C" w:rsidP="0012045C">
      <w:pPr>
        <w:pStyle w:val="PL"/>
        <w:shd w:val="clear" w:color="auto" w:fill="E6E6E6"/>
      </w:pPr>
      <w:r w:rsidRPr="00170CE7">
        <w:t>}</w:t>
      </w:r>
    </w:p>
    <w:p w:rsidR="001A254A" w:rsidRPr="00170CE7" w:rsidRDefault="001A254A" w:rsidP="001A254A">
      <w:pPr>
        <w:pStyle w:val="PL"/>
        <w:shd w:val="clear" w:color="auto" w:fill="E6E6E6"/>
      </w:pPr>
    </w:p>
    <w:p w:rsidR="001A254A" w:rsidRPr="00170CE7" w:rsidRDefault="001A254A" w:rsidP="001A254A">
      <w:pPr>
        <w:pStyle w:val="PL"/>
        <w:shd w:val="clear" w:color="auto" w:fill="E6E6E6"/>
      </w:pPr>
      <w:r w:rsidRPr="00170CE7">
        <w:t>InterFreqCarrierFreqInfo-v1530</w:t>
      </w:r>
      <w:r w:rsidRPr="00170CE7">
        <w:tab/>
        <w:t>::= SEQUENCE {</w:t>
      </w:r>
    </w:p>
    <w:p w:rsidR="001A254A" w:rsidRPr="00170CE7" w:rsidRDefault="001A254A" w:rsidP="001A254A">
      <w:pPr>
        <w:pStyle w:val="PL"/>
        <w:shd w:val="clear" w:color="auto" w:fill="E6E6E6"/>
      </w:pPr>
      <w:r w:rsidRPr="00170CE7">
        <w:tab/>
        <w:t>hsdn-Indication</w:t>
      </w:r>
      <w:r w:rsidR="00D65D3A" w:rsidRPr="00170CE7">
        <w:t>-r15</w:t>
      </w:r>
      <w:r w:rsidRPr="00170CE7">
        <w:tab/>
      </w:r>
      <w:r w:rsidRPr="00170CE7">
        <w:tab/>
      </w:r>
      <w:r w:rsidRPr="00170CE7">
        <w:tab/>
      </w:r>
      <w:r w:rsidRPr="00170CE7">
        <w:tab/>
      </w:r>
      <w:r w:rsidRPr="00170CE7">
        <w:tab/>
        <w:t>BOOLEAN</w:t>
      </w:r>
      <w:r w:rsidR="00E009A9" w:rsidRPr="00170CE7">
        <w:t>,</w:t>
      </w:r>
    </w:p>
    <w:p w:rsidR="001A254A" w:rsidRPr="00170CE7" w:rsidRDefault="001A254A" w:rsidP="001A254A">
      <w:pPr>
        <w:pStyle w:val="PL"/>
        <w:shd w:val="clear" w:color="auto" w:fill="E6E6E6"/>
      </w:pPr>
      <w:r w:rsidRPr="00170CE7">
        <w:tab/>
        <w:t>interFreqNeighHSDN-CellList-r15</w:t>
      </w:r>
      <w:r w:rsidRPr="00170CE7">
        <w:tab/>
      </w:r>
      <w:r w:rsidRPr="00170CE7">
        <w:tab/>
        <w:t>InterFreqNeighHSDN-CellList-r15</w:t>
      </w:r>
      <w:r w:rsidRPr="00170CE7">
        <w:tab/>
      </w:r>
      <w:r w:rsidRPr="00170CE7">
        <w:tab/>
        <w:t>OPTIONAL</w:t>
      </w:r>
      <w:r w:rsidR="0084031F" w:rsidRPr="00170CE7">
        <w:t>,</w:t>
      </w:r>
      <w:r w:rsidRPr="00170CE7">
        <w:tab/>
        <w:t>-- Need OR</w:t>
      </w:r>
    </w:p>
    <w:p w:rsidR="00FF639C" w:rsidRPr="00170CE7" w:rsidRDefault="00FF639C" w:rsidP="001A254A">
      <w:pPr>
        <w:pStyle w:val="PL"/>
        <w:shd w:val="clear" w:color="auto" w:fill="E6E6E6"/>
      </w:pPr>
      <w:r w:rsidRPr="00170CE7">
        <w:tab/>
        <w:t>cellSelectionInfoCE-v1530</w:t>
      </w:r>
      <w:r w:rsidRPr="00170CE7">
        <w:tab/>
      </w:r>
      <w:r w:rsidRPr="00170CE7">
        <w:tab/>
      </w:r>
      <w:r w:rsidRPr="00170CE7">
        <w:tab/>
        <w:t>CellSelectionInfoCE-v1530</w:t>
      </w:r>
      <w:r w:rsidRPr="00170CE7">
        <w:tab/>
      </w:r>
      <w:r w:rsidRPr="00170CE7">
        <w:tab/>
      </w:r>
      <w:r w:rsidRPr="00170CE7">
        <w:tab/>
        <w:t>OPTIONAL</w:t>
      </w:r>
      <w:r w:rsidRPr="00170CE7">
        <w:tab/>
        <w:t>-- Need OP</w:t>
      </w:r>
    </w:p>
    <w:p w:rsidR="0012045C" w:rsidRPr="00170CE7" w:rsidRDefault="001A254A" w:rsidP="001A254A">
      <w:pPr>
        <w:pStyle w:val="PL"/>
        <w:shd w:val="clear" w:color="auto" w:fill="E6E6E6"/>
      </w:pPr>
      <w:r w:rsidRPr="00170CE7">
        <w:t>}</w:t>
      </w:r>
    </w:p>
    <w:p w:rsidR="001A254A" w:rsidRDefault="001A254A" w:rsidP="001A254A">
      <w:pPr>
        <w:pStyle w:val="PL"/>
        <w:shd w:val="clear" w:color="auto" w:fill="E6E6E6"/>
        <w:rPr>
          <w:rFonts w:eastAsiaTheme="minorEastAsia"/>
        </w:rPr>
      </w:pPr>
    </w:p>
    <w:p w:rsidR="00F41949" w:rsidRPr="0066106E" w:rsidRDefault="00F41949" w:rsidP="00F41949">
      <w:pPr>
        <w:pStyle w:val="PL"/>
        <w:shd w:val="clear" w:color="auto" w:fill="E6E6E6"/>
        <w:rPr>
          <w:color w:val="0000FF"/>
          <w:highlight w:val="yellow"/>
        </w:rPr>
      </w:pPr>
      <w:r w:rsidRPr="0066106E">
        <w:rPr>
          <w:color w:val="0000FF"/>
          <w:highlight w:val="yellow"/>
        </w:rPr>
        <w:t>InterFreqCarrierFreqInfo</w:t>
      </w:r>
      <w:r w:rsidR="00314331">
        <w:rPr>
          <w:color w:val="0000FF"/>
          <w:highlight w:val="yellow"/>
        </w:rPr>
        <w:t>ENDC</w:t>
      </w:r>
      <w:r w:rsidRPr="0066106E">
        <w:rPr>
          <w:color w:val="0000FF"/>
          <w:highlight w:val="yellow"/>
        </w:rPr>
        <w:t>-r16</w:t>
      </w:r>
      <w:r w:rsidRPr="0066106E">
        <w:rPr>
          <w:color w:val="0000FF"/>
          <w:highlight w:val="yellow"/>
        </w:rPr>
        <w:tab/>
        <w:t>::= SEQUENCE {</w:t>
      </w:r>
    </w:p>
    <w:p w:rsidR="00F41949" w:rsidRPr="0066106E" w:rsidRDefault="00F41949" w:rsidP="00F41949">
      <w:pPr>
        <w:pStyle w:val="PL"/>
        <w:shd w:val="clear" w:color="auto" w:fill="E6E6E6"/>
        <w:tabs>
          <w:tab w:val="clear" w:pos="4224"/>
          <w:tab w:val="left" w:pos="3925"/>
        </w:tabs>
        <w:rPr>
          <w:color w:val="0000FF"/>
          <w:highlight w:val="yellow"/>
        </w:rPr>
      </w:pPr>
      <w:r w:rsidRPr="0066106E">
        <w:rPr>
          <w:color w:val="0000FF"/>
          <w:highlight w:val="yellow"/>
        </w:rPr>
        <w:tab/>
      </w:r>
      <w:r w:rsidR="007C3BCE">
        <w:rPr>
          <w:color w:val="0000FF"/>
          <w:highlight w:val="yellow"/>
        </w:rPr>
        <w:t>cellReselectionPriority-r16</w:t>
      </w:r>
      <w:r w:rsidR="007C3BCE">
        <w:rPr>
          <w:color w:val="0000FF"/>
          <w:highlight w:val="yellow"/>
        </w:rPr>
        <w:tab/>
      </w:r>
      <w:r w:rsidR="007C3BCE">
        <w:rPr>
          <w:color w:val="0000FF"/>
          <w:highlight w:val="yellow"/>
        </w:rPr>
        <w:tab/>
      </w:r>
      <w:r w:rsidR="007C3BCE">
        <w:rPr>
          <w:color w:val="0000FF"/>
          <w:highlight w:val="yellow"/>
        </w:rPr>
        <w:tab/>
      </w:r>
      <w:r w:rsidR="007C3BCE">
        <w:rPr>
          <w:color w:val="0000FF"/>
          <w:highlight w:val="yellow"/>
        </w:rPr>
        <w:tab/>
        <w:t>C</w:t>
      </w:r>
      <w:r w:rsidRPr="0066106E">
        <w:rPr>
          <w:color w:val="0000FF"/>
          <w:highlight w:val="yellow"/>
        </w:rPr>
        <w:t>ellReselectionPriority</w:t>
      </w:r>
      <w:r w:rsidR="00314331">
        <w:rPr>
          <w:color w:val="0000FF"/>
          <w:highlight w:val="yellow"/>
        </w:rPr>
        <w:t>,</w:t>
      </w:r>
    </w:p>
    <w:p w:rsidR="00F41949" w:rsidRPr="0066106E" w:rsidRDefault="00F41949" w:rsidP="00F41949">
      <w:pPr>
        <w:pStyle w:val="PL"/>
        <w:shd w:val="clear" w:color="auto" w:fill="E6E6E6"/>
        <w:tabs>
          <w:tab w:val="clear" w:pos="4224"/>
          <w:tab w:val="clear" w:pos="7296"/>
          <w:tab w:val="clear" w:pos="7680"/>
          <w:tab w:val="clear" w:pos="8064"/>
          <w:tab w:val="left" w:pos="3925"/>
          <w:tab w:val="left" w:pos="7135"/>
          <w:tab w:val="left" w:pos="7450"/>
        </w:tabs>
        <w:rPr>
          <w:rFonts w:eastAsiaTheme="minorEastAsia"/>
          <w:color w:val="0000FF"/>
          <w:highlight w:val="yellow"/>
        </w:rPr>
      </w:pPr>
      <w:r w:rsidRPr="0066106E">
        <w:rPr>
          <w:color w:val="0000FF"/>
          <w:highlight w:val="yellow"/>
        </w:rPr>
        <w:tab/>
        <w:t>ce</w:t>
      </w:r>
      <w:r w:rsidR="007C3BCE">
        <w:rPr>
          <w:color w:val="0000FF"/>
          <w:highlight w:val="yellow"/>
        </w:rPr>
        <w:t>llReselectionSubPriority-r16</w:t>
      </w:r>
      <w:r w:rsidR="007C3BCE">
        <w:rPr>
          <w:color w:val="0000FF"/>
          <w:highlight w:val="yellow"/>
        </w:rPr>
        <w:tab/>
      </w:r>
      <w:r w:rsidR="007C3BCE">
        <w:rPr>
          <w:color w:val="0000FF"/>
          <w:highlight w:val="yellow"/>
        </w:rPr>
        <w:tab/>
      </w:r>
      <w:r w:rsidR="007C3BCE">
        <w:rPr>
          <w:color w:val="0000FF"/>
          <w:highlight w:val="yellow"/>
        </w:rPr>
        <w:tab/>
        <w:t>C</w:t>
      </w:r>
      <w:r w:rsidRPr="0066106E">
        <w:rPr>
          <w:color w:val="0000FF"/>
          <w:highlight w:val="yellow"/>
        </w:rPr>
        <w:t>ellResel</w:t>
      </w:r>
      <w:r w:rsidR="00314331">
        <w:rPr>
          <w:color w:val="0000FF"/>
          <w:highlight w:val="yellow"/>
        </w:rPr>
        <w:t>ectionSubPriority-r13</w:t>
      </w:r>
      <w:r w:rsidR="00314331">
        <w:rPr>
          <w:color w:val="0000FF"/>
          <w:highlight w:val="yellow"/>
        </w:rPr>
        <w:tab/>
      </w:r>
      <w:r w:rsidR="00314331">
        <w:rPr>
          <w:color w:val="0000FF"/>
          <w:highlight w:val="yellow"/>
        </w:rPr>
        <w:tab/>
        <w:t>OPTIONAL</w:t>
      </w:r>
      <w:r w:rsidRPr="0066106E">
        <w:rPr>
          <w:color w:val="0000FF"/>
          <w:highlight w:val="yellow"/>
        </w:rPr>
        <w:t xml:space="preserve"> </w:t>
      </w:r>
      <w:r w:rsidRPr="0066106E">
        <w:rPr>
          <w:color w:val="0000FF"/>
          <w:highlight w:val="yellow"/>
        </w:rPr>
        <w:tab/>
        <w:t>-- Need O</w:t>
      </w:r>
      <w:r w:rsidR="007C3BCE">
        <w:rPr>
          <w:color w:val="0000FF"/>
          <w:highlight w:val="yellow"/>
        </w:rPr>
        <w:t>P</w:t>
      </w:r>
    </w:p>
    <w:p w:rsidR="00F41949" w:rsidRPr="005D3B0A" w:rsidRDefault="00F41949" w:rsidP="00F41949">
      <w:pPr>
        <w:pStyle w:val="PL"/>
        <w:shd w:val="clear" w:color="auto" w:fill="E6E6E6"/>
        <w:rPr>
          <w:rFonts w:eastAsia="맑은 고딕"/>
          <w:color w:val="0000FF"/>
          <w:lang w:eastAsia="ko-KR"/>
        </w:rPr>
      </w:pPr>
      <w:r w:rsidRPr="0066106E">
        <w:rPr>
          <w:rFonts w:eastAsia="맑은 고딕" w:hint="eastAsia"/>
          <w:color w:val="0000FF"/>
          <w:highlight w:val="yellow"/>
          <w:lang w:eastAsia="ko-KR"/>
        </w:rPr>
        <w:t>}</w:t>
      </w:r>
    </w:p>
    <w:p w:rsidR="00F41949" w:rsidRPr="00F41949" w:rsidRDefault="00F41949" w:rsidP="001A254A">
      <w:pPr>
        <w:pStyle w:val="PL"/>
        <w:shd w:val="clear" w:color="auto" w:fill="E6E6E6"/>
        <w:rPr>
          <w:rFonts w:eastAsiaTheme="minorEastAsia"/>
        </w:rPr>
      </w:pPr>
    </w:p>
    <w:p w:rsidR="009722D5" w:rsidRPr="00170CE7" w:rsidRDefault="009722D5" w:rsidP="009722D5">
      <w:pPr>
        <w:pStyle w:val="PL"/>
        <w:shd w:val="clear" w:color="auto" w:fill="E6E6E6"/>
      </w:pPr>
      <w:r w:rsidRPr="00170CE7">
        <w:t>InterFreqNeighCellList ::=</w:t>
      </w:r>
      <w:r w:rsidRPr="00170CE7">
        <w:tab/>
      </w:r>
      <w:r w:rsidRPr="00170CE7">
        <w:tab/>
      </w:r>
      <w:r w:rsidRPr="00170CE7">
        <w:tab/>
        <w:t>SEQUENCE (SIZE (1..maxCellInter)) OF InterFreqNeighCellInfo</w:t>
      </w:r>
    </w:p>
    <w:p w:rsidR="001A254A" w:rsidRPr="00170CE7" w:rsidRDefault="001A254A" w:rsidP="001A254A">
      <w:pPr>
        <w:pStyle w:val="PL"/>
        <w:shd w:val="clear" w:color="auto" w:fill="E6E6E6"/>
      </w:pPr>
    </w:p>
    <w:p w:rsidR="009722D5" w:rsidRPr="00170CE7" w:rsidRDefault="001A254A" w:rsidP="001A254A">
      <w:pPr>
        <w:pStyle w:val="PL"/>
        <w:shd w:val="clear" w:color="auto" w:fill="E6E6E6"/>
      </w:pPr>
      <w:r w:rsidRPr="00170CE7">
        <w:t>InterFreqNeighHSDN-CellList-r15 ::= SEQUENCE (SIZE (1..maxCellInter)) OF PhysCellIdRange</w:t>
      </w:r>
    </w:p>
    <w:p w:rsidR="001A254A" w:rsidRPr="00170CE7" w:rsidRDefault="001A254A" w:rsidP="001A254A">
      <w:pPr>
        <w:pStyle w:val="PL"/>
        <w:shd w:val="clear" w:color="auto" w:fill="E6E6E6"/>
      </w:pPr>
    </w:p>
    <w:p w:rsidR="009722D5" w:rsidRPr="00170CE7" w:rsidRDefault="009722D5" w:rsidP="009722D5">
      <w:pPr>
        <w:pStyle w:val="PL"/>
        <w:shd w:val="clear" w:color="auto" w:fill="E6E6E6"/>
      </w:pPr>
      <w:r w:rsidRPr="00170CE7">
        <w:t>InterFreqNeighCellInfo ::=</w:t>
      </w:r>
      <w:r w:rsidRPr="00170CE7">
        <w:tab/>
      </w:r>
      <w:r w:rsidRPr="00170CE7">
        <w:tab/>
      </w:r>
      <w:r w:rsidRPr="00170CE7">
        <w:tab/>
        <w:t>SEQUENCE {</w:t>
      </w:r>
    </w:p>
    <w:p w:rsidR="009722D5" w:rsidRPr="00170CE7" w:rsidRDefault="009722D5" w:rsidP="009722D5">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w:t>
      </w:r>
    </w:p>
    <w:p w:rsidR="009722D5" w:rsidRPr="00170CE7" w:rsidRDefault="009722D5" w:rsidP="009722D5">
      <w:pPr>
        <w:pStyle w:val="PL"/>
        <w:shd w:val="clear" w:color="auto" w:fill="E6E6E6"/>
      </w:pPr>
      <w:r w:rsidRPr="00170CE7">
        <w:tab/>
        <w:t>q-OffsetCell</w:t>
      </w:r>
      <w:r w:rsidRPr="00170CE7">
        <w:tab/>
      </w:r>
      <w:r w:rsidRPr="00170CE7">
        <w:tab/>
      </w:r>
      <w:r w:rsidRPr="00170CE7">
        <w:tab/>
      </w:r>
      <w:r w:rsidRPr="00170CE7">
        <w:tab/>
      </w:r>
      <w:r w:rsidRPr="00170CE7">
        <w:tab/>
      </w:r>
      <w:r w:rsidRPr="00170CE7">
        <w:tab/>
        <w:t>Q-OffsetRange</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InterFreqBlackCellList ::=</w:t>
      </w:r>
      <w:r w:rsidRPr="00170CE7">
        <w:tab/>
      </w:r>
      <w:r w:rsidRPr="00170CE7">
        <w:tab/>
      </w:r>
      <w:r w:rsidRPr="00170CE7">
        <w:tab/>
        <w:t>SEQUENCE (SIZE (1..maxCellBlack)) OF PhysCellIdRange</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RedistributionInterFreqInfo-r13 ::=</w:t>
      </w:r>
      <w:r w:rsidRPr="00170CE7">
        <w:tab/>
      </w:r>
      <w:r w:rsidRPr="00170CE7">
        <w:tab/>
        <w:t>SEQUENCE {</w:t>
      </w:r>
    </w:p>
    <w:p w:rsidR="009722D5" w:rsidRPr="00170CE7" w:rsidRDefault="009722D5" w:rsidP="009722D5">
      <w:pPr>
        <w:pStyle w:val="PL"/>
        <w:shd w:val="clear" w:color="auto" w:fill="E6E6E6"/>
      </w:pPr>
      <w:r w:rsidRPr="00170CE7">
        <w:tab/>
        <w:t>redistributionFactorFreq-r13</w:t>
      </w:r>
      <w:r w:rsidRPr="00170CE7">
        <w:tab/>
      </w:r>
      <w:r w:rsidRPr="00170CE7">
        <w:tab/>
      </w:r>
      <w:r w:rsidRPr="00170CE7">
        <w:tab/>
        <w:t>RedistributionFactor-r13</w:t>
      </w:r>
      <w:r w:rsidRPr="00170CE7">
        <w:tab/>
        <w:t>OPTIONAL,</w:t>
      </w:r>
      <w:r w:rsidRPr="00170CE7">
        <w:tab/>
        <w:t>--Need OP</w:t>
      </w:r>
    </w:p>
    <w:p w:rsidR="009722D5" w:rsidRPr="00170CE7" w:rsidRDefault="009722D5" w:rsidP="009722D5">
      <w:pPr>
        <w:pStyle w:val="PL"/>
        <w:shd w:val="clear" w:color="auto" w:fill="E6E6E6"/>
      </w:pPr>
      <w:r w:rsidRPr="00170CE7">
        <w:tab/>
        <w:t>redistributionNeighCellList-r13</w:t>
      </w:r>
      <w:r w:rsidRPr="00170CE7">
        <w:tab/>
      </w:r>
      <w:r w:rsidRPr="00170CE7">
        <w:tab/>
      </w:r>
      <w:r w:rsidRPr="00170CE7">
        <w:tab/>
        <w:t>RedistributionNeighCellList-r13</w:t>
      </w:r>
      <w:r w:rsidRPr="00170CE7">
        <w:tab/>
      </w:r>
      <w:r w:rsidRPr="00170CE7">
        <w:tab/>
        <w:t>OPTIONAL</w:t>
      </w:r>
      <w:r w:rsidRPr="00170CE7">
        <w:tab/>
        <w:t>--Need OP</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ind w:left="3408" w:hanging="3408"/>
      </w:pPr>
      <w:r w:rsidRPr="00170CE7">
        <w:t>RedistributionNeighCellList-r13 ::=</w:t>
      </w:r>
      <w:r w:rsidRPr="00170CE7">
        <w:tab/>
      </w:r>
      <w:r w:rsidRPr="00170CE7">
        <w:tab/>
        <w:t>SEQUENCE (SIZE (1..maxCellInter)) OF RedistributionNeighCell-r13</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RedistributionNeighCell-r13 ::=</w:t>
      </w:r>
      <w:r w:rsidRPr="00170CE7">
        <w:tab/>
      </w:r>
      <w:r w:rsidRPr="00170CE7">
        <w:tab/>
        <w:t>SEQUENCE {</w:t>
      </w:r>
    </w:p>
    <w:p w:rsidR="009722D5" w:rsidRPr="00170CE7" w:rsidRDefault="009722D5" w:rsidP="009722D5">
      <w:pPr>
        <w:pStyle w:val="PL"/>
        <w:shd w:val="clear" w:color="auto" w:fill="E6E6E6"/>
      </w:pPr>
      <w:r w:rsidRPr="00170CE7">
        <w:tab/>
        <w:t>physCellId-r13</w:t>
      </w:r>
      <w:r w:rsidRPr="00170CE7">
        <w:tab/>
      </w:r>
      <w:r w:rsidRPr="00170CE7">
        <w:tab/>
      </w:r>
      <w:r w:rsidRPr="00170CE7">
        <w:tab/>
      </w:r>
      <w:r w:rsidRPr="00170CE7">
        <w:tab/>
      </w:r>
      <w:r w:rsidRPr="00170CE7">
        <w:tab/>
      </w:r>
      <w:r w:rsidRPr="00170CE7">
        <w:tab/>
      </w:r>
      <w:r w:rsidRPr="00170CE7">
        <w:tab/>
      </w:r>
      <w:r w:rsidRPr="00170CE7">
        <w:tab/>
      </w:r>
      <w:r w:rsidRPr="00170CE7">
        <w:tab/>
        <w:t>PhysCellId,</w:t>
      </w:r>
    </w:p>
    <w:p w:rsidR="009722D5" w:rsidRPr="00170CE7" w:rsidRDefault="009722D5" w:rsidP="009722D5">
      <w:pPr>
        <w:pStyle w:val="PL"/>
        <w:shd w:val="clear" w:color="auto" w:fill="E6E6E6"/>
      </w:pPr>
      <w:r w:rsidRPr="00170CE7">
        <w:tab/>
        <w:t>redistributionFactorCell-r13</w:t>
      </w:r>
      <w:r w:rsidRPr="00170CE7">
        <w:tab/>
      </w:r>
      <w:r w:rsidRPr="00170CE7">
        <w:tab/>
      </w:r>
      <w:r w:rsidRPr="00170CE7">
        <w:tab/>
      </w:r>
      <w:r w:rsidRPr="00170CE7">
        <w:tab/>
      </w:r>
      <w:r w:rsidRPr="00170CE7">
        <w:tab/>
        <w:t>RedistributionFactor-r13</w:t>
      </w:r>
    </w:p>
    <w:p w:rsidR="009722D5" w:rsidRPr="00170CE7" w:rsidRDefault="009722D5" w:rsidP="009722D5">
      <w:pPr>
        <w:pStyle w:val="PL"/>
        <w:shd w:val="clear" w:color="auto" w:fill="E6E6E6"/>
      </w:pPr>
      <w:r w:rsidRPr="00170CE7">
        <w: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RedistributionFactor-r13 ::=</w:t>
      </w:r>
      <w:r w:rsidRPr="00170CE7">
        <w:tab/>
        <w:t>INTEGER(1..10)</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 ASN1STOP</w:t>
      </w:r>
    </w:p>
    <w:p w:rsidR="009722D5" w:rsidRPr="00170CE7"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170CE7" w:rsidTr="001E17FE">
        <w:trPr>
          <w:cantSplit/>
          <w:tblHeader/>
        </w:trPr>
        <w:tc>
          <w:tcPr>
            <w:tcW w:w="9639" w:type="dxa"/>
          </w:tcPr>
          <w:p w:rsidR="009722D5" w:rsidRPr="00170CE7" w:rsidRDefault="009722D5" w:rsidP="005411BB">
            <w:pPr>
              <w:pStyle w:val="TAH"/>
              <w:rPr>
                <w:lang w:val="en-GB" w:eastAsia="en-GB"/>
              </w:rPr>
            </w:pPr>
            <w:r w:rsidRPr="00170CE7">
              <w:rPr>
                <w:i/>
                <w:noProof/>
                <w:lang w:val="en-GB" w:eastAsia="en-GB"/>
              </w:rPr>
              <w:t>SystemInformationBlockType5</w:t>
            </w:r>
            <w:r w:rsidRPr="00170CE7">
              <w:rPr>
                <w:iCs/>
                <w:noProof/>
                <w:lang w:val="en-GB" w:eastAsia="en-GB"/>
              </w:rPr>
              <w:t xml:space="preserve"> field descriptions</w:t>
            </w:r>
          </w:p>
        </w:tc>
      </w:tr>
      <w:tr w:rsidR="00C53D81" w:rsidRPr="00170CE7" w:rsidTr="001E17FE">
        <w:trPr>
          <w:cantSplit/>
        </w:trPr>
        <w:tc>
          <w:tcPr>
            <w:tcW w:w="9639" w:type="dxa"/>
            <w:tcBorders>
              <w:top w:val="single" w:sz="4" w:space="0" w:color="808080"/>
              <w:left w:val="single" w:sz="4" w:space="0" w:color="808080"/>
              <w:bottom w:val="single" w:sz="4" w:space="0" w:color="808080"/>
              <w:right w:val="single" w:sz="4" w:space="0" w:color="808080"/>
            </w:tcBorders>
            <w:hideMark/>
          </w:tcPr>
          <w:p w:rsidR="00C53D81" w:rsidRPr="00170CE7" w:rsidRDefault="001E17FE" w:rsidP="007C2F74">
            <w:pPr>
              <w:pStyle w:val="TAL"/>
              <w:rPr>
                <w:lang w:val="en-GB" w:eastAsia="zh-CN"/>
              </w:rPr>
            </w:pPr>
            <w:r>
              <w:rPr>
                <w:b/>
                <w:bCs/>
                <w:i/>
                <w:iCs/>
                <w:lang w:val="en-GB" w:eastAsia="ja-JP"/>
              </w:rPr>
              <w:t>…</w:t>
            </w:r>
          </w:p>
        </w:tc>
      </w:tr>
      <w:tr w:rsidR="00F41949" w:rsidRPr="00170CE7" w:rsidTr="001E17FE">
        <w:trPr>
          <w:cantSplit/>
        </w:trPr>
        <w:tc>
          <w:tcPr>
            <w:tcW w:w="9639" w:type="dxa"/>
          </w:tcPr>
          <w:p w:rsidR="00F41949" w:rsidRPr="0066106E" w:rsidRDefault="00F41949" w:rsidP="005411BB">
            <w:pPr>
              <w:pStyle w:val="TAL"/>
              <w:rPr>
                <w:b/>
                <w:bCs/>
                <w:i/>
                <w:noProof/>
                <w:color w:val="0000FF"/>
                <w:highlight w:val="yellow"/>
                <w:lang w:val="en-GB" w:eastAsia="en-GB"/>
              </w:rPr>
            </w:pPr>
            <w:r w:rsidRPr="0066106E">
              <w:rPr>
                <w:b/>
                <w:bCs/>
                <w:i/>
                <w:noProof/>
                <w:color w:val="0000FF"/>
                <w:highlight w:val="yellow"/>
                <w:lang w:val="en-GB" w:eastAsia="en-GB"/>
              </w:rPr>
              <w:t>InterFreqCarrierFreqListENDC</w:t>
            </w:r>
          </w:p>
          <w:p w:rsidR="001E17FE" w:rsidRPr="001E17FE" w:rsidRDefault="00F41949" w:rsidP="001E17FE">
            <w:pPr>
              <w:pStyle w:val="TAL"/>
              <w:rPr>
                <w:rFonts w:eastAsia="맑은 고딕"/>
                <w:color w:val="0000FF"/>
                <w:lang w:val="en-GB" w:eastAsia="ko-KR"/>
              </w:rPr>
            </w:pPr>
            <w:r w:rsidRPr="0066106E">
              <w:rPr>
                <w:rFonts w:eastAsia="맑은 고딕"/>
                <w:color w:val="0000FF"/>
                <w:highlight w:val="yellow"/>
                <w:lang w:val="en-GB" w:eastAsia="ko-KR"/>
              </w:rPr>
              <w:t>Cell re-selection priority information</w:t>
            </w:r>
            <w:r w:rsidR="001E17FE" w:rsidRPr="0066106E">
              <w:rPr>
                <w:rFonts w:eastAsia="맑은 고딕"/>
                <w:color w:val="0000FF"/>
                <w:highlight w:val="yellow"/>
                <w:lang w:val="en-GB" w:eastAsia="ko-KR"/>
              </w:rPr>
              <w:t xml:space="preserve"> for inter-frequencies</w:t>
            </w:r>
            <w:r w:rsidRPr="0066106E">
              <w:rPr>
                <w:rFonts w:eastAsia="맑은 고딕"/>
                <w:color w:val="0000FF"/>
                <w:highlight w:val="yellow"/>
                <w:lang w:val="en-GB" w:eastAsia="ko-KR"/>
              </w:rPr>
              <w:t xml:space="preserve"> applicable for UEs supporting EN-DC. If the field is not present, the UE applies </w:t>
            </w:r>
            <w:r w:rsidRPr="0066106E">
              <w:rPr>
                <w:rFonts w:eastAsia="맑은 고딕"/>
                <w:i/>
                <w:color w:val="0000FF"/>
                <w:highlight w:val="yellow"/>
                <w:lang w:val="en-GB" w:eastAsia="ko-KR"/>
              </w:rPr>
              <w:t xml:space="preserve">cellReselectionPriority </w:t>
            </w:r>
            <w:r w:rsidRPr="0066106E">
              <w:rPr>
                <w:rFonts w:eastAsia="맑은 고딕"/>
                <w:color w:val="0000FF"/>
                <w:highlight w:val="yellow"/>
                <w:lang w:val="en-GB" w:eastAsia="ko-KR"/>
              </w:rPr>
              <w:t xml:space="preserve">and </w:t>
            </w:r>
            <w:r w:rsidRPr="0066106E">
              <w:rPr>
                <w:rFonts w:eastAsia="맑은 고딕"/>
                <w:i/>
                <w:color w:val="0000FF"/>
                <w:highlight w:val="yellow"/>
                <w:lang w:val="en-GB" w:eastAsia="ko-KR"/>
              </w:rPr>
              <w:t>cellReselectionSubPriority</w:t>
            </w:r>
            <w:r w:rsidRPr="0066106E">
              <w:rPr>
                <w:rFonts w:eastAsia="맑은 고딕"/>
                <w:color w:val="0000FF"/>
                <w:highlight w:val="yellow"/>
                <w:lang w:val="en-GB" w:eastAsia="ko-KR"/>
              </w:rPr>
              <w:t xml:space="preserve"> in </w:t>
            </w:r>
            <w:r w:rsidR="001E17FE" w:rsidRPr="0066106E">
              <w:rPr>
                <w:rFonts w:eastAsia="맑은 고딕"/>
                <w:i/>
                <w:color w:val="0000FF"/>
                <w:highlight w:val="yellow"/>
                <w:lang w:val="en-GB" w:eastAsia="ko-KR"/>
              </w:rPr>
              <w:t>InterFreqCarrierFreqList</w:t>
            </w:r>
            <w:r w:rsidRPr="0066106E">
              <w:rPr>
                <w:rFonts w:eastAsia="맑은 고딕"/>
                <w:color w:val="0000FF"/>
                <w:highlight w:val="yellow"/>
                <w:lang w:val="en-GB" w:eastAsia="ko-KR"/>
              </w:rPr>
              <w:t xml:space="preserve"> and </w:t>
            </w:r>
            <w:r w:rsidR="001E17FE" w:rsidRPr="0066106E">
              <w:rPr>
                <w:rFonts w:eastAsia="맑은 고딕"/>
                <w:i/>
                <w:color w:val="0000FF"/>
                <w:highlight w:val="yellow"/>
                <w:lang w:val="en-GB" w:eastAsia="ko-KR"/>
              </w:rPr>
              <w:t>InterFreqCarrierFreqListExt</w:t>
            </w:r>
            <w:r w:rsidRPr="0066106E">
              <w:rPr>
                <w:rFonts w:eastAsia="맑은 고딕"/>
                <w:i/>
                <w:color w:val="0000FF"/>
                <w:highlight w:val="yellow"/>
                <w:lang w:val="en-GB" w:eastAsia="ko-KR"/>
              </w:rPr>
              <w:t>-v1310</w:t>
            </w:r>
            <w:r w:rsidR="00314331">
              <w:rPr>
                <w:rFonts w:eastAsia="맑은 고딕"/>
                <w:color w:val="0000FF"/>
                <w:highlight w:val="yellow"/>
                <w:lang w:val="en-GB" w:eastAsia="ko-KR"/>
              </w:rPr>
              <w:t>, respectively</w:t>
            </w:r>
            <w:r w:rsidRPr="0066106E">
              <w:rPr>
                <w:rFonts w:eastAsia="맑은 고딕"/>
                <w:color w:val="0000FF"/>
                <w:highlight w:val="yellow"/>
                <w:lang w:val="en-GB" w:eastAsia="ko-KR"/>
              </w:rPr>
              <w:t>.</w:t>
            </w:r>
          </w:p>
        </w:tc>
      </w:tr>
    </w:tbl>
    <w:p w:rsidR="009722D5" w:rsidRPr="00170CE7" w:rsidRDefault="009722D5" w:rsidP="001E17FE"/>
    <w:sectPr w:rsidR="009722D5" w:rsidRPr="00170CE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FCB" w:rsidRDefault="00CD6FCB">
      <w:r>
        <w:separator/>
      </w:r>
    </w:p>
  </w:endnote>
  <w:endnote w:type="continuationSeparator" w:id="0">
    <w:p w:rsidR="00CD6FCB" w:rsidRDefault="00CD6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FCB" w:rsidRDefault="00CD6FCB">
      <w:r>
        <w:separator/>
      </w:r>
    </w:p>
  </w:footnote>
  <w:footnote w:type="continuationSeparator" w:id="0">
    <w:p w:rsidR="00CD6FCB" w:rsidRDefault="00CD6F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6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109"/>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5820"/>
    <w:rsid w:val="0013620D"/>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0CE7"/>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17FE"/>
    <w:rsid w:val="001E41F3"/>
    <w:rsid w:val="001E5EDC"/>
    <w:rsid w:val="001E6463"/>
    <w:rsid w:val="001E6E09"/>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27583"/>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CCD"/>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37D3"/>
    <w:rsid w:val="002F5970"/>
    <w:rsid w:val="002F6C79"/>
    <w:rsid w:val="002F7982"/>
    <w:rsid w:val="0030217E"/>
    <w:rsid w:val="003043B8"/>
    <w:rsid w:val="00305409"/>
    <w:rsid w:val="00306AC1"/>
    <w:rsid w:val="00307AFE"/>
    <w:rsid w:val="00310092"/>
    <w:rsid w:val="003105D0"/>
    <w:rsid w:val="003139AA"/>
    <w:rsid w:val="00313B8C"/>
    <w:rsid w:val="00314331"/>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2860"/>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1C46"/>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C7365"/>
    <w:rsid w:val="003D1617"/>
    <w:rsid w:val="003D3C30"/>
    <w:rsid w:val="003D6B81"/>
    <w:rsid w:val="003D7517"/>
    <w:rsid w:val="003E0868"/>
    <w:rsid w:val="003E0929"/>
    <w:rsid w:val="003E1330"/>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3BF6"/>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2EE5"/>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0E97"/>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0ECC"/>
    <w:rsid w:val="005D1748"/>
    <w:rsid w:val="005D1BAE"/>
    <w:rsid w:val="005D37B4"/>
    <w:rsid w:val="005D3B0A"/>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6C6E"/>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E2F"/>
    <w:rsid w:val="00652CF3"/>
    <w:rsid w:val="00655043"/>
    <w:rsid w:val="0065516C"/>
    <w:rsid w:val="00655E8B"/>
    <w:rsid w:val="00656487"/>
    <w:rsid w:val="00656E92"/>
    <w:rsid w:val="00657E57"/>
    <w:rsid w:val="0066106E"/>
    <w:rsid w:val="00661E26"/>
    <w:rsid w:val="00662445"/>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3BCE"/>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2CD"/>
    <w:rsid w:val="007F18E1"/>
    <w:rsid w:val="007F268D"/>
    <w:rsid w:val="007F2BAE"/>
    <w:rsid w:val="007F2BFC"/>
    <w:rsid w:val="007F2F95"/>
    <w:rsid w:val="007F42E0"/>
    <w:rsid w:val="007F4FBF"/>
    <w:rsid w:val="007F58F1"/>
    <w:rsid w:val="007F593F"/>
    <w:rsid w:val="007F6F07"/>
    <w:rsid w:val="007F7A03"/>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2F25"/>
    <w:rsid w:val="008735BC"/>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66D"/>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2D76"/>
    <w:rsid w:val="009A37A3"/>
    <w:rsid w:val="009A4C58"/>
    <w:rsid w:val="009A4C72"/>
    <w:rsid w:val="009A579D"/>
    <w:rsid w:val="009A68C4"/>
    <w:rsid w:val="009B1128"/>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5106F"/>
    <w:rsid w:val="00B524A2"/>
    <w:rsid w:val="00B5298D"/>
    <w:rsid w:val="00B533B5"/>
    <w:rsid w:val="00B5468D"/>
    <w:rsid w:val="00B60231"/>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4AAF"/>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6FCB"/>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4A59"/>
    <w:rsid w:val="00D357F0"/>
    <w:rsid w:val="00D3653B"/>
    <w:rsid w:val="00D36FAE"/>
    <w:rsid w:val="00D410AE"/>
    <w:rsid w:val="00D42770"/>
    <w:rsid w:val="00D450EF"/>
    <w:rsid w:val="00D4576A"/>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354"/>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07F"/>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1949"/>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C7A9B"/>
    <w:rsid w:val="00FD05DB"/>
    <w:rsid w:val="00FD399D"/>
    <w:rsid w:val="00FD5A81"/>
    <w:rsid w:val="00FD5E82"/>
    <w:rsid w:val="00FD60FA"/>
    <w:rsid w:val="00FD6D22"/>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23F3E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맑은 고딕"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맑은 고딕"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customStyle="1"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Documents\3GPP\tsg_ran\WG2\TSGR2_107bis\Docs\R2-1913233.zip" TargetMode="External"/><Relationship Id="rId4" Type="http://schemas.openxmlformats.org/officeDocument/2006/relationships/styles" Target="styles.xml"/><Relationship Id="rId9" Type="http://schemas.openxmlformats.org/officeDocument/2006/relationships/hyperlink" Target="file:///C:\Documents\3GPP\tsg_ran\WG2\RAN2\Docs\R2-19152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78F56-7CFA-42D4-BFAD-43DBC3E9A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2932</Words>
  <Characters>16713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19606</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정상엽/5G/6G표준Lab(SR)/Staff Engineer/삼성전자</cp:lastModifiedBy>
  <cp:revision>5</cp:revision>
  <cp:lastPrinted>2018-03-06T08:25:00Z</cp:lastPrinted>
  <dcterms:created xsi:type="dcterms:W3CDTF">2020-02-14T02:54:00Z</dcterms:created>
  <dcterms:modified xsi:type="dcterms:W3CDTF">2020-02-14T05:06:00Z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C:\Users\SY0123~1.COR\AppData\Local\Temp\_AZTMP17_\36331-f80.docx</vt:lpwstr>
  </property>
</Properties>
</file>